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DF4" w:rsidRPr="004E48F5" w:rsidRDefault="00472DF4" w:rsidP="00472DF4">
      <w:pPr>
        <w:rPr>
          <w:rFonts w:ascii="Calibri" w:hAnsi="Calibri"/>
        </w:rPr>
      </w:pPr>
    </w:p>
    <w:p w:rsidR="00FF3C18" w:rsidRDefault="00FF3C18" w:rsidP="00472DF4">
      <w:pPr>
        <w:pStyle w:val="StileTitolocopertinaInterlineaesatta15pt"/>
        <w:rPr>
          <w:rFonts w:ascii="Calibri" w:hAnsi="Calibri"/>
        </w:rPr>
      </w:pPr>
    </w:p>
    <w:p w:rsidR="00FF3C18" w:rsidRDefault="00FF3C18" w:rsidP="00472DF4">
      <w:pPr>
        <w:pStyle w:val="StileTitolocopertinaInterlineaesatta15pt"/>
        <w:rPr>
          <w:rFonts w:ascii="Calibri" w:hAnsi="Calibri"/>
        </w:rPr>
      </w:pPr>
    </w:p>
    <w:p w:rsidR="00472DF4" w:rsidRPr="004E48F5" w:rsidRDefault="00472DF4" w:rsidP="00472DF4">
      <w:pPr>
        <w:pStyle w:val="StileTitolocopertinaInterlineaesatta15pt"/>
        <w:rPr>
          <w:rFonts w:ascii="Calibri" w:hAnsi="Calibri"/>
        </w:rPr>
      </w:pPr>
      <w:r w:rsidRPr="004E48F5">
        <w:rPr>
          <w:rFonts w:ascii="Calibri" w:hAnsi="Calibri"/>
        </w:rPr>
        <w:t xml:space="preserve">ALLEGATO </w:t>
      </w:r>
      <w:r w:rsidR="00C57B32">
        <w:rPr>
          <w:rFonts w:ascii="Calibri" w:hAnsi="Calibri"/>
        </w:rPr>
        <w:t>9</w:t>
      </w:r>
    </w:p>
    <w:p w:rsidR="00472DF4" w:rsidRPr="004E48F5" w:rsidRDefault="00472DF4" w:rsidP="00472DF4">
      <w:pPr>
        <w:pStyle w:val="StileTitolocopertinaInterlineaesatta15pt"/>
        <w:rPr>
          <w:rFonts w:ascii="Calibri" w:hAnsi="Calibri"/>
        </w:rPr>
      </w:pPr>
    </w:p>
    <w:p w:rsidR="00472DF4" w:rsidRPr="004E48F5" w:rsidRDefault="00472DF4" w:rsidP="00472DF4">
      <w:pPr>
        <w:pStyle w:val="StileTitolocopertinaInterlineaesatta15pt"/>
        <w:rPr>
          <w:rFonts w:ascii="Calibri" w:hAnsi="Calibri"/>
        </w:rPr>
      </w:pPr>
    </w:p>
    <w:p w:rsidR="00472DF4" w:rsidRPr="004E48F5" w:rsidRDefault="00472DF4" w:rsidP="00472DF4">
      <w:pPr>
        <w:pStyle w:val="StileTitolocopertinaInterlineaesatta15pt"/>
        <w:rPr>
          <w:rFonts w:ascii="Calibri" w:hAnsi="Calibri"/>
        </w:rPr>
      </w:pPr>
      <w:r w:rsidRPr="004E48F5">
        <w:rPr>
          <w:rFonts w:ascii="Calibri" w:hAnsi="Calibri"/>
        </w:rPr>
        <w:t>MODELLO DI DICHIARAZIONE</w:t>
      </w:r>
      <w:r w:rsidR="000E4FF7">
        <w:rPr>
          <w:rFonts w:ascii="Calibri" w:hAnsi="Calibri"/>
        </w:rPr>
        <w:t xml:space="preserve"> INTEGRATIVA</w:t>
      </w:r>
      <w:r w:rsidRPr="004E48F5">
        <w:rPr>
          <w:rFonts w:ascii="Calibri" w:hAnsi="Calibri"/>
        </w:rPr>
        <w:t xml:space="preserve"> DI AVVALIMENTO</w:t>
      </w:r>
    </w:p>
    <w:p w:rsidR="00472DF4" w:rsidRPr="004E48F5" w:rsidRDefault="00472DF4" w:rsidP="00472DF4">
      <w:pPr>
        <w:rPr>
          <w:rFonts w:ascii="Calibri" w:hAnsi="Calibri" w:cs="Trebuchet MS"/>
        </w:rPr>
      </w:pPr>
    </w:p>
    <w:p w:rsidR="00AA489B" w:rsidRDefault="00AA489B" w:rsidP="00472DF4">
      <w:pPr>
        <w:rPr>
          <w:rFonts w:ascii="Calibri" w:hAnsi="Calibri" w:cs="Trebuchet MS"/>
          <w:b/>
          <w:i/>
          <w:u w:val="single"/>
        </w:rPr>
      </w:pPr>
      <w:r w:rsidRPr="00703D61">
        <w:rPr>
          <w:rFonts w:ascii="Calibri" w:hAnsi="Calibri" w:cs="Trebuchet MS"/>
          <w:i/>
        </w:rPr>
        <w:t xml:space="preserve">(si ricorda che alla dichiarazione di avvalimento deve essere allegata ai sensi dell’art. 89 del D. </w:t>
      </w:r>
      <w:proofErr w:type="spellStart"/>
      <w:r w:rsidRPr="00703D61">
        <w:rPr>
          <w:rFonts w:ascii="Calibri" w:hAnsi="Calibri" w:cs="Trebuchet MS"/>
          <w:i/>
        </w:rPr>
        <w:t>Lgs</w:t>
      </w:r>
      <w:proofErr w:type="spellEnd"/>
      <w:r w:rsidRPr="00703D61">
        <w:rPr>
          <w:rFonts w:ascii="Calibri" w:hAnsi="Calibri" w:cs="Trebuchet MS"/>
          <w:i/>
        </w:rPr>
        <w:t xml:space="preserve">. n. 50/2016 </w:t>
      </w:r>
      <w:r w:rsidRPr="00703D61">
        <w:rPr>
          <w:rFonts w:ascii="Calibri" w:hAnsi="Calibri" w:cs="Trebuchet MS"/>
          <w:b/>
          <w:i/>
        </w:rPr>
        <w:t>originale o copia autentica del contratto in virtù del quale l’impresa ausiliaria si obbliga nei confronti del concorrente a fornire i requisiti dichiarati nel DGUE e nella presente dichiarazione</w:t>
      </w:r>
      <w:r w:rsidR="000E4FF7">
        <w:rPr>
          <w:rFonts w:ascii="Calibri" w:hAnsi="Calibri" w:cs="Trebuchet MS"/>
          <w:b/>
          <w:i/>
        </w:rPr>
        <w:t xml:space="preserve"> integrativa</w:t>
      </w:r>
      <w:r w:rsidRPr="00703D61">
        <w:rPr>
          <w:rFonts w:ascii="Calibri" w:hAnsi="Calibri" w:cs="Trebuchet MS"/>
          <w:b/>
          <w:i/>
        </w:rPr>
        <w:t xml:space="preserve"> e a mettere a disposizione le risorse </w:t>
      </w:r>
      <w:r w:rsidRPr="001D7107">
        <w:rPr>
          <w:rFonts w:ascii="Calibri" w:hAnsi="Calibri" w:cs="Trebuchet MS"/>
          <w:b/>
          <w:i/>
        </w:rPr>
        <w:t xml:space="preserve">necessarie per tutta la durata </w:t>
      </w:r>
      <w:r w:rsidRPr="000143EC">
        <w:rPr>
          <w:rFonts w:ascii="Calibri" w:hAnsi="Calibri" w:cs="Trebuchet MS"/>
          <w:b/>
          <w:i/>
          <w:u w:val="single"/>
        </w:rPr>
        <w:t>dell’Accordo Quadro e dei contratti stipulati sulla base degli Appalti Specifici</w:t>
      </w:r>
      <w:r w:rsidRPr="001D7107">
        <w:rPr>
          <w:rFonts w:ascii="Calibri" w:hAnsi="Calibri" w:cs="Trebuchet MS"/>
          <w:b/>
          <w:i/>
        </w:rPr>
        <w:t>;</w:t>
      </w:r>
      <w:r w:rsidRPr="00703D61">
        <w:rPr>
          <w:rFonts w:ascii="Calibri" w:hAnsi="Calibri" w:cs="Trebuchet MS"/>
          <w:b/>
          <w:i/>
        </w:rPr>
        <w:t xml:space="preserve"> </w:t>
      </w:r>
      <w:r w:rsidRPr="00703D61">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w:t>
      </w:r>
    </w:p>
    <w:p w:rsidR="00AA489B" w:rsidRDefault="00AA489B" w:rsidP="00472DF4">
      <w:pPr>
        <w:rPr>
          <w:rFonts w:ascii="Calibri" w:hAnsi="Calibri" w:cs="Trebuchet MS"/>
          <w:b/>
          <w:i/>
          <w:u w:val="single"/>
        </w:rPr>
      </w:pPr>
      <w:r w:rsidRPr="00703D61">
        <w:rPr>
          <w:rFonts w:ascii="Calibri" w:hAnsi="Calibri" w:cs="Trebuchet MS"/>
          <w:b/>
          <w:i/>
          <w:u w:val="single"/>
        </w:rPr>
        <w:t xml:space="preserve">In caso di messa a disposizione delle risorse, indicarne il numero preciso, come sono inquadrate nell’Impresa ausiliaria e, se del caso, i nominativi. </w:t>
      </w:r>
    </w:p>
    <w:p w:rsidR="00472DF4" w:rsidRPr="004E48F5" w:rsidRDefault="00AA489B" w:rsidP="00472DF4">
      <w:pPr>
        <w:rPr>
          <w:rFonts w:ascii="Calibri" w:hAnsi="Calibri" w:cs="Trebuchet MS"/>
          <w:i/>
        </w:rPr>
      </w:pPr>
      <w:r w:rsidRPr="00703D61">
        <w:rPr>
          <w:rFonts w:ascii="Calibri" w:hAnsi="Calibri" w:cs="Trebuchet MS"/>
          <w:b/>
          <w:i/>
          <w:u w:val="single"/>
        </w:rPr>
        <w:t>In caso di messa a disposizione di strumenti, ne dovrà essere fornito elenco e descrizione)</w:t>
      </w:r>
      <w:r w:rsidR="00472DF4" w:rsidRPr="004E48F5">
        <w:rPr>
          <w:rFonts w:ascii="Calibri" w:hAnsi="Calibri" w:cs="Trebuchet MS"/>
          <w:i/>
        </w:rPr>
        <w:t xml:space="preserve"> </w:t>
      </w:r>
    </w:p>
    <w:p w:rsidR="006D18E9" w:rsidRPr="004E48F5" w:rsidRDefault="00472DF4" w:rsidP="00166734">
      <w:pPr>
        <w:rPr>
          <w:rStyle w:val="Grassetto"/>
          <w:rFonts w:ascii="Calibri" w:hAnsi="Calibri"/>
        </w:rPr>
      </w:pPr>
      <w:r w:rsidRPr="004E48F5">
        <w:rPr>
          <w:rFonts w:ascii="Calibri" w:hAnsi="Calibri"/>
        </w:rPr>
        <w:br w:type="page"/>
      </w:r>
      <w:r w:rsidR="006D18E9" w:rsidRPr="00022009">
        <w:rPr>
          <w:rStyle w:val="Grassetto"/>
          <w:rFonts w:ascii="Calibri" w:hAnsi="Calibri"/>
        </w:rPr>
        <w:lastRenderedPageBreak/>
        <w:t>DICHIARAZIONE</w:t>
      </w:r>
      <w:r w:rsidR="000E4FF7" w:rsidRPr="00022009">
        <w:rPr>
          <w:rStyle w:val="Grassetto"/>
          <w:rFonts w:ascii="Calibri" w:hAnsi="Calibri"/>
        </w:rPr>
        <w:t xml:space="preserve"> INTEGRATIVA</w:t>
      </w:r>
      <w:r w:rsidR="006D18E9" w:rsidRPr="00022009">
        <w:rPr>
          <w:rStyle w:val="Grassetto"/>
          <w:rFonts w:ascii="Calibri" w:hAnsi="Calibri"/>
        </w:rPr>
        <w:t xml:space="preserve"> DI </w:t>
      </w:r>
      <w:r w:rsidR="002C7048" w:rsidRPr="00022009">
        <w:rPr>
          <w:rStyle w:val="Grassetto"/>
          <w:rFonts w:ascii="Calibri" w:hAnsi="Calibri"/>
        </w:rPr>
        <w:t>AVVALIMENTO</w:t>
      </w:r>
    </w:p>
    <w:p w:rsidR="006D18E9" w:rsidRPr="004E48F5" w:rsidRDefault="006D18E9" w:rsidP="002F35A2">
      <w:pPr>
        <w:rPr>
          <w:rFonts w:ascii="Calibri" w:hAnsi="Calibri"/>
        </w:rPr>
      </w:pPr>
    </w:p>
    <w:p w:rsidR="0031719D" w:rsidRPr="004E48F5" w:rsidRDefault="0031719D" w:rsidP="002F35A2">
      <w:pPr>
        <w:rPr>
          <w:rFonts w:ascii="Calibri" w:hAnsi="Calibri"/>
        </w:rPr>
      </w:pPr>
    </w:p>
    <w:p w:rsidR="006D18E9" w:rsidRPr="004E48F5" w:rsidRDefault="006D18E9" w:rsidP="002F35A2">
      <w:pPr>
        <w:pStyle w:val="Indirizzo"/>
        <w:rPr>
          <w:rFonts w:ascii="Calibri" w:hAnsi="Calibri"/>
        </w:rPr>
      </w:pPr>
      <w:r w:rsidRPr="004E48F5">
        <w:rPr>
          <w:rFonts w:ascii="Calibri" w:hAnsi="Calibri"/>
        </w:rPr>
        <w:t>Spett.le</w:t>
      </w:r>
    </w:p>
    <w:p w:rsidR="006D18E9" w:rsidRPr="004E48F5" w:rsidRDefault="00441E1B" w:rsidP="002F35A2">
      <w:pPr>
        <w:pStyle w:val="Indirizzo"/>
        <w:rPr>
          <w:rFonts w:ascii="Calibri" w:hAnsi="Calibri"/>
          <w:b/>
          <w:bCs/>
        </w:rPr>
      </w:pPr>
      <w:r>
        <w:rPr>
          <w:rFonts w:ascii="Calibri" w:hAnsi="Calibri"/>
          <w:b/>
          <w:bCs/>
        </w:rPr>
        <w:t>Consip S</w:t>
      </w:r>
      <w:r w:rsidR="006D18E9" w:rsidRPr="004E48F5">
        <w:rPr>
          <w:rFonts w:ascii="Calibri" w:hAnsi="Calibri"/>
          <w:b/>
          <w:bCs/>
        </w:rPr>
        <w:t>.p.a.</w:t>
      </w:r>
    </w:p>
    <w:p w:rsidR="006D18E9" w:rsidRPr="004E48F5" w:rsidRDefault="006D18E9" w:rsidP="002F35A2">
      <w:pPr>
        <w:pStyle w:val="Indirizzo"/>
        <w:rPr>
          <w:rFonts w:ascii="Calibri" w:hAnsi="Calibri"/>
        </w:rPr>
      </w:pPr>
      <w:r w:rsidRPr="004E48F5">
        <w:rPr>
          <w:rFonts w:ascii="Calibri" w:hAnsi="Calibri"/>
        </w:rPr>
        <w:t>VIA ISONZO, 19/E</w:t>
      </w:r>
    </w:p>
    <w:p w:rsidR="006D18E9" w:rsidRPr="004E48F5" w:rsidRDefault="006D18E9" w:rsidP="002F35A2">
      <w:pPr>
        <w:pStyle w:val="Indirizzo"/>
        <w:rPr>
          <w:rFonts w:ascii="Calibri" w:hAnsi="Calibri"/>
        </w:rPr>
      </w:pPr>
      <w:r w:rsidRPr="004E48F5">
        <w:rPr>
          <w:rFonts w:ascii="Calibri" w:hAnsi="Calibri"/>
        </w:rPr>
        <w:t xml:space="preserve">00198 Roma </w:t>
      </w:r>
    </w:p>
    <w:p w:rsidR="00472DF4" w:rsidRPr="004E48F5" w:rsidRDefault="00472DF4" w:rsidP="002F35A2">
      <w:pPr>
        <w:rPr>
          <w:rFonts w:ascii="Calibri" w:hAnsi="Calibri"/>
          <w:u w:val="single"/>
        </w:rPr>
      </w:pPr>
    </w:p>
    <w:p w:rsidR="00CE12F9" w:rsidRPr="00472963" w:rsidRDefault="00CE12F9" w:rsidP="00472963">
      <w:pPr>
        <w:rPr>
          <w:rFonts w:ascii="Calibri" w:hAnsi="Calibri" w:cs="Trebuchet MS"/>
        </w:rPr>
      </w:pPr>
      <w:r w:rsidRPr="00472963">
        <w:rPr>
          <w:rFonts w:ascii="Calibri" w:hAnsi="Calibri" w:cs="Trebuchet MS"/>
        </w:rPr>
        <w:t xml:space="preserve">Il sottoscritto__________________________ CF ________ Legale Rappresentante </w:t>
      </w:r>
      <w:r w:rsidRPr="00472963">
        <w:rPr>
          <w:rFonts w:ascii="Calibri" w:hAnsi="Calibri"/>
        </w:rPr>
        <w:t>avente i poteri necessari per impegnare l’impresa nella presente procedura</w:t>
      </w:r>
      <w:r w:rsidRPr="00472963">
        <w:rPr>
          <w:rFonts w:ascii="Calibri" w:hAnsi="Calibri" w:cs="Trebuchet MS"/>
        </w:rPr>
        <w:t xml:space="preserve"> / Procuratore dell’ausiliaria ______________ Codice Fiscale n. ___________________, iscritta nel Registro delle Imprese istituito presso la CCIAA di ___________________ al n.______________________ in data _______________</w:t>
      </w:r>
      <w:r w:rsidRPr="00472963">
        <w:rPr>
          <w:rFonts w:ascii="Calibri" w:hAnsi="Calibri"/>
        </w:rPr>
        <w:t xml:space="preserve"> </w:t>
      </w:r>
    </w:p>
    <w:p w:rsidR="00CE12F9" w:rsidRDefault="00CE12F9" w:rsidP="00472963">
      <w:pPr>
        <w:rPr>
          <w:rFonts w:ascii="Calibri" w:hAnsi="Calibri" w:cs="Trebuchet MS"/>
        </w:rPr>
      </w:pPr>
      <w:r w:rsidRPr="00472963">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472963" w:rsidRPr="00472963" w:rsidRDefault="00472963" w:rsidP="00472963">
      <w:pPr>
        <w:rPr>
          <w:rFonts w:ascii="Calibri" w:hAnsi="Calibri" w:cs="Trebuchet MS"/>
        </w:rPr>
      </w:pPr>
    </w:p>
    <w:p w:rsidR="002F35A2" w:rsidRDefault="002F35A2" w:rsidP="00472963">
      <w:pPr>
        <w:pStyle w:val="Titolo1"/>
        <w:jc w:val="center"/>
        <w:rPr>
          <w:rStyle w:val="Grassetto"/>
          <w:rFonts w:ascii="Calibri" w:hAnsi="Calibri"/>
          <w:b/>
          <w:kern w:val="0"/>
        </w:rPr>
      </w:pPr>
      <w:r w:rsidRPr="00472963">
        <w:rPr>
          <w:rStyle w:val="Grassetto"/>
          <w:rFonts w:ascii="Calibri" w:hAnsi="Calibri"/>
          <w:b/>
          <w:kern w:val="0"/>
        </w:rPr>
        <w:t>DICHIARA SOTTO LA PROPRIA RESPONSABILITÀ</w:t>
      </w:r>
    </w:p>
    <w:p w:rsidR="00472963" w:rsidRPr="00472963" w:rsidRDefault="00472963" w:rsidP="00472963"/>
    <w:p w:rsidR="00AD3A76" w:rsidRPr="00472963" w:rsidRDefault="00AD3A76"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 xml:space="preserve">di obbligarsi, verso il </w:t>
      </w:r>
      <w:r w:rsidR="00AA489B" w:rsidRPr="00472963">
        <w:rPr>
          <w:rFonts w:ascii="Calibri" w:hAnsi="Calibri" w:cs="Calibri"/>
          <w:sz w:val="20"/>
          <w:szCs w:val="20"/>
        </w:rPr>
        <w:t xml:space="preserve">concorrente </w:t>
      </w:r>
      <w:r w:rsidR="00CE12F9" w:rsidRPr="00472963">
        <w:rPr>
          <w:rFonts w:ascii="Calibri" w:hAnsi="Calibri" w:cs="Calibri"/>
          <w:sz w:val="20"/>
          <w:szCs w:val="20"/>
        </w:rPr>
        <w:t xml:space="preserve">______________ </w:t>
      </w:r>
      <w:r w:rsidR="00CE12F9" w:rsidRPr="00472963">
        <w:rPr>
          <w:rFonts w:ascii="Calibri" w:hAnsi="Calibri" w:cs="Calibri"/>
          <w:i/>
          <w:sz w:val="20"/>
          <w:szCs w:val="20"/>
        </w:rPr>
        <w:t xml:space="preserve">(indicare l’Impresa </w:t>
      </w:r>
      <w:proofErr w:type="spellStart"/>
      <w:r w:rsidR="00CE12F9" w:rsidRPr="00472963">
        <w:rPr>
          <w:rFonts w:ascii="Calibri" w:hAnsi="Calibri" w:cs="Calibri"/>
          <w:i/>
          <w:sz w:val="20"/>
          <w:szCs w:val="20"/>
        </w:rPr>
        <w:t>ausiliata</w:t>
      </w:r>
      <w:proofErr w:type="spellEnd"/>
      <w:r w:rsidR="00CE12F9" w:rsidRPr="00472963">
        <w:rPr>
          <w:rFonts w:ascii="Calibri" w:hAnsi="Calibri" w:cs="Calibri"/>
          <w:i/>
          <w:sz w:val="20"/>
          <w:szCs w:val="20"/>
        </w:rPr>
        <w:t>)</w:t>
      </w:r>
      <w:r w:rsidRPr="00472963">
        <w:rPr>
          <w:rFonts w:ascii="Calibri" w:hAnsi="Calibri" w:cs="Calibri"/>
          <w:sz w:val="20"/>
          <w:szCs w:val="20"/>
        </w:rPr>
        <w:t xml:space="preserve"> la Consip S.p.A. e le Pubbliche Amministrazioni a mettere a disposizione, per tutta la durata dell’Accordo Quadro e dei contratti derivanti dai singoli appalti specifici, le risorse necessarie di cui è carente il concorrente, rendendosi inoltre responsabile in solido con il concorrente nei confronti della Consip S.p.A. e delle Pubbliche Amministrazioni in relazione alle prestazioni oggetto del contratto;</w:t>
      </w:r>
    </w:p>
    <w:p w:rsidR="001D7107" w:rsidRPr="00472963" w:rsidRDefault="00AD3A76"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di non partecipare alla gara in proprio o come associata o consorziata;</w:t>
      </w:r>
    </w:p>
    <w:p w:rsidR="001D7107" w:rsidRPr="00472963" w:rsidRDefault="001D7107"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 xml:space="preserve">che non si è reso colpevole delle fattispecie di cui all’art. 80, co. </w:t>
      </w:r>
      <w:proofErr w:type="gramStart"/>
      <w:r w:rsidRPr="00472963">
        <w:rPr>
          <w:rFonts w:ascii="Calibri" w:hAnsi="Calibri" w:cs="Calibri"/>
          <w:sz w:val="20"/>
          <w:szCs w:val="20"/>
        </w:rPr>
        <w:t>5</w:t>
      </w:r>
      <w:r w:rsidR="000143EC" w:rsidRPr="00472963">
        <w:rPr>
          <w:rFonts w:ascii="Calibri" w:hAnsi="Calibri" w:cs="Calibri"/>
          <w:sz w:val="20"/>
          <w:szCs w:val="20"/>
        </w:rPr>
        <w:t xml:space="preserve">, </w:t>
      </w:r>
      <w:r w:rsidRPr="00472963">
        <w:rPr>
          <w:rFonts w:ascii="Calibri" w:hAnsi="Calibri" w:cs="Calibri"/>
          <w:sz w:val="20"/>
          <w:szCs w:val="20"/>
        </w:rPr>
        <w:t xml:space="preserve"> </w:t>
      </w:r>
      <w:proofErr w:type="spellStart"/>
      <w:r w:rsidRPr="00472963">
        <w:rPr>
          <w:rFonts w:ascii="Calibri" w:hAnsi="Calibri" w:cs="Calibri"/>
          <w:sz w:val="20"/>
          <w:szCs w:val="20"/>
        </w:rPr>
        <w:t>lett</w:t>
      </w:r>
      <w:proofErr w:type="spellEnd"/>
      <w:r w:rsidRPr="00472963">
        <w:rPr>
          <w:rFonts w:ascii="Calibri" w:hAnsi="Calibri" w:cs="Calibri"/>
          <w:sz w:val="20"/>
          <w:szCs w:val="20"/>
        </w:rPr>
        <w:t>.</w:t>
      </w:r>
      <w:proofErr w:type="gramEnd"/>
      <w:r w:rsidRPr="00472963">
        <w:rPr>
          <w:rFonts w:ascii="Calibri" w:hAnsi="Calibri" w:cs="Calibri"/>
          <w:sz w:val="20"/>
          <w:szCs w:val="20"/>
        </w:rPr>
        <w:t xml:space="preserve"> c bis),</w:t>
      </w:r>
      <w:r w:rsidR="000143EC" w:rsidRPr="00472963">
        <w:rPr>
          <w:rFonts w:ascii="Calibri" w:hAnsi="Calibri" w:cs="Calibri"/>
          <w:sz w:val="20"/>
          <w:szCs w:val="20"/>
        </w:rPr>
        <w:t xml:space="preserve"> </w:t>
      </w:r>
      <w:r w:rsidRPr="00472963">
        <w:rPr>
          <w:rFonts w:ascii="Calibri" w:hAnsi="Calibri" w:cs="Calibri"/>
          <w:sz w:val="20"/>
          <w:szCs w:val="20"/>
        </w:rPr>
        <w:t>del Codice</w:t>
      </w:r>
    </w:p>
    <w:p w:rsidR="001D7107" w:rsidRPr="00472963" w:rsidRDefault="001D7107"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oppure</w:t>
      </w:r>
    </w:p>
    <w:p w:rsidR="001D7107" w:rsidRPr="00472963" w:rsidRDefault="001D7107"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 xml:space="preserve">si è reso colpevole delle fattispecie di cui all’art. 80 co.5 </w:t>
      </w:r>
      <w:proofErr w:type="spellStart"/>
      <w:r w:rsidRPr="00472963">
        <w:rPr>
          <w:rFonts w:ascii="Calibri" w:hAnsi="Calibri" w:cs="Calibri"/>
          <w:sz w:val="20"/>
          <w:szCs w:val="20"/>
        </w:rPr>
        <w:t>lett</w:t>
      </w:r>
      <w:proofErr w:type="spellEnd"/>
      <w:r w:rsidRPr="00472963">
        <w:rPr>
          <w:rFonts w:ascii="Calibri" w:hAnsi="Calibri" w:cs="Calibri"/>
          <w:sz w:val="20"/>
          <w:szCs w:val="20"/>
        </w:rPr>
        <w:t xml:space="preserve">. c bis) del Codice </w:t>
      </w:r>
      <w:r w:rsidRPr="00472963">
        <w:rPr>
          <w:rFonts w:ascii="Calibri" w:hAnsi="Calibri" w:cs="Calibri"/>
          <w:sz w:val="20"/>
          <w:szCs w:val="20"/>
        </w:rPr>
        <w:tab/>
        <w:t xml:space="preserve"> che di seguito si elencano __________________________</w:t>
      </w:r>
    </w:p>
    <w:p w:rsidR="001D7107" w:rsidRPr="00472963" w:rsidRDefault="000143EC"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 xml:space="preserve">che </w:t>
      </w:r>
      <w:r w:rsidR="001D7107" w:rsidRPr="00472963">
        <w:rPr>
          <w:rFonts w:ascii="Calibri" w:hAnsi="Calibri" w:cs="Calibri"/>
          <w:sz w:val="20"/>
          <w:szCs w:val="20"/>
        </w:rPr>
        <w:t xml:space="preserve">non si è reso colpevole delle fattispecie di cui all’art. 80 co. 5 </w:t>
      </w:r>
      <w:proofErr w:type="spellStart"/>
      <w:r w:rsidR="001D7107" w:rsidRPr="00472963">
        <w:rPr>
          <w:rFonts w:ascii="Calibri" w:hAnsi="Calibri" w:cs="Calibri"/>
          <w:sz w:val="20"/>
          <w:szCs w:val="20"/>
        </w:rPr>
        <w:t>lett</w:t>
      </w:r>
      <w:proofErr w:type="spellEnd"/>
      <w:r w:rsidR="001D7107" w:rsidRPr="00472963">
        <w:rPr>
          <w:rFonts w:ascii="Calibri" w:hAnsi="Calibri" w:cs="Calibri"/>
          <w:sz w:val="20"/>
          <w:szCs w:val="20"/>
        </w:rPr>
        <w:t xml:space="preserve">. c ter) del Codice </w:t>
      </w:r>
    </w:p>
    <w:p w:rsidR="001D7107" w:rsidRPr="00472963" w:rsidRDefault="001D7107"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oppure</w:t>
      </w:r>
    </w:p>
    <w:p w:rsidR="001D7107" w:rsidRPr="00472963" w:rsidRDefault="001D7107"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 xml:space="preserve">si è reso colpevole delle fattispecie di cui all’art. 80 co. 5 </w:t>
      </w:r>
      <w:proofErr w:type="spellStart"/>
      <w:r w:rsidRPr="00472963">
        <w:rPr>
          <w:rFonts w:ascii="Calibri" w:hAnsi="Calibri" w:cs="Calibri"/>
          <w:sz w:val="20"/>
          <w:szCs w:val="20"/>
        </w:rPr>
        <w:t>lett</w:t>
      </w:r>
      <w:proofErr w:type="spellEnd"/>
      <w:r w:rsidRPr="00472963">
        <w:rPr>
          <w:rFonts w:ascii="Calibri" w:hAnsi="Calibri" w:cs="Calibri"/>
          <w:sz w:val="20"/>
          <w:szCs w:val="20"/>
        </w:rPr>
        <w:t xml:space="preserve">. c ter) del Codice </w:t>
      </w:r>
      <w:r w:rsidRPr="00472963">
        <w:rPr>
          <w:rFonts w:ascii="Calibri" w:hAnsi="Calibri" w:cs="Calibri"/>
          <w:sz w:val="20"/>
          <w:szCs w:val="20"/>
        </w:rPr>
        <w:tab/>
        <w:t xml:space="preserve">che di seguito si elencano _______________________ </w:t>
      </w:r>
    </w:p>
    <w:p w:rsidR="001C0279" w:rsidRPr="00472963" w:rsidRDefault="001C0279"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 xml:space="preserve">non si è reso colpevole delle fattispecie di cui all’art. 80 co. 5 </w:t>
      </w:r>
      <w:proofErr w:type="spellStart"/>
      <w:r w:rsidRPr="00472963">
        <w:rPr>
          <w:rFonts w:ascii="Calibri" w:hAnsi="Calibri" w:cs="Calibri"/>
          <w:sz w:val="20"/>
          <w:szCs w:val="20"/>
        </w:rPr>
        <w:t>lett</w:t>
      </w:r>
      <w:proofErr w:type="spellEnd"/>
      <w:r w:rsidRPr="00472963">
        <w:rPr>
          <w:rFonts w:ascii="Calibri" w:hAnsi="Calibri" w:cs="Calibri"/>
          <w:sz w:val="20"/>
          <w:szCs w:val="20"/>
        </w:rPr>
        <w:t>. c quater) del Codice      □</w:t>
      </w:r>
    </w:p>
    <w:p w:rsidR="001C0279" w:rsidRPr="00472963" w:rsidRDefault="001C0279"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oppure</w:t>
      </w:r>
    </w:p>
    <w:p w:rsidR="003A144A" w:rsidRDefault="001C0279" w:rsidP="00472963">
      <w:pPr>
        <w:pStyle w:val="Paragrafoelenco"/>
        <w:widowControl w:val="0"/>
        <w:spacing w:line="300" w:lineRule="exact"/>
        <w:ind w:left="567"/>
        <w:rPr>
          <w:rFonts w:ascii="Calibri" w:hAnsi="Calibri" w:cs="Calibri"/>
          <w:sz w:val="20"/>
          <w:szCs w:val="20"/>
        </w:rPr>
      </w:pPr>
      <w:r w:rsidRPr="00472963">
        <w:rPr>
          <w:rFonts w:ascii="Calibri" w:hAnsi="Calibri" w:cs="Calibri"/>
          <w:sz w:val="20"/>
          <w:szCs w:val="20"/>
        </w:rPr>
        <w:t xml:space="preserve">si è reso colpevole delle fattispecie di cui all’art. 80 co. 5 </w:t>
      </w:r>
      <w:proofErr w:type="spellStart"/>
      <w:r w:rsidRPr="00472963">
        <w:rPr>
          <w:rFonts w:ascii="Calibri" w:hAnsi="Calibri" w:cs="Calibri"/>
          <w:sz w:val="20"/>
          <w:szCs w:val="20"/>
        </w:rPr>
        <w:t>lett</w:t>
      </w:r>
      <w:proofErr w:type="spellEnd"/>
      <w:r w:rsidRPr="00472963">
        <w:rPr>
          <w:rFonts w:ascii="Calibri" w:hAnsi="Calibri" w:cs="Calibri"/>
          <w:sz w:val="20"/>
          <w:szCs w:val="20"/>
        </w:rPr>
        <w:t>. c qua</w:t>
      </w:r>
      <w:r w:rsidR="00C57B32" w:rsidRPr="00472963">
        <w:rPr>
          <w:rFonts w:ascii="Calibri" w:hAnsi="Calibri" w:cs="Calibri"/>
          <w:sz w:val="20"/>
          <w:szCs w:val="20"/>
        </w:rPr>
        <w:t xml:space="preserve">ter) del Codice </w:t>
      </w:r>
      <w:r w:rsidR="00C57B32" w:rsidRPr="00472963">
        <w:rPr>
          <w:rFonts w:ascii="Calibri" w:hAnsi="Calibri" w:cs="Calibri"/>
          <w:sz w:val="20"/>
          <w:szCs w:val="20"/>
        </w:rPr>
        <w:tab/>
        <w:t>□ riconosciute</w:t>
      </w:r>
      <w:r w:rsidRPr="00472963">
        <w:rPr>
          <w:rFonts w:ascii="Calibri" w:hAnsi="Calibri" w:cs="Calibri"/>
          <w:sz w:val="20"/>
          <w:szCs w:val="20"/>
        </w:rPr>
        <w:t xml:space="preserve"> o accertate con sentenza passata in giudicato come di seguito elencato:</w:t>
      </w:r>
      <w:r w:rsidR="0078206C" w:rsidRPr="00472963">
        <w:rPr>
          <w:rFonts w:ascii="Calibri" w:hAnsi="Calibri" w:cs="Calibri"/>
          <w:sz w:val="20"/>
          <w:szCs w:val="20"/>
        </w:rPr>
        <w:t xml:space="preserve"> </w:t>
      </w:r>
      <w:r w:rsidRPr="00472963">
        <w:rPr>
          <w:rFonts w:ascii="Calibri" w:hAnsi="Calibri" w:cs="Calibri"/>
          <w:sz w:val="20"/>
          <w:szCs w:val="20"/>
        </w:rPr>
        <w:t>__________________________________________________</w:t>
      </w:r>
    </w:p>
    <w:p w:rsidR="003A144A" w:rsidRPr="00FF3C18" w:rsidRDefault="003A144A" w:rsidP="00FF3C18"/>
    <w:p w:rsidR="003A144A" w:rsidRPr="00FF3C18" w:rsidRDefault="003A144A" w:rsidP="00FF3C18"/>
    <w:p w:rsidR="003A144A" w:rsidRPr="00FF3C18" w:rsidRDefault="003A144A" w:rsidP="00FF3C18"/>
    <w:p w:rsidR="003A144A" w:rsidRPr="00FF3C18" w:rsidRDefault="003A144A" w:rsidP="00FF3C18"/>
    <w:p w:rsidR="001C0279" w:rsidRPr="00FF3C18" w:rsidRDefault="001C0279" w:rsidP="00FF3C18"/>
    <w:p w:rsidR="001D7107" w:rsidRPr="00472963" w:rsidRDefault="001C0279"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 xml:space="preserve">in caso affermativo rispetto ad una delle fattispecie di cui all’art. 80 comma 5 lettere c bis), c ter) e c) quater del Codice, l'operatore economico ha adottato misure di autodisciplina che di seguito si elencano: ________________________________________________ </w:t>
      </w:r>
      <w:r w:rsidR="001D7107" w:rsidRPr="00472963">
        <w:rPr>
          <w:rFonts w:ascii="Calibri" w:hAnsi="Calibri" w:cs="Calibri"/>
          <w:sz w:val="20"/>
          <w:szCs w:val="20"/>
        </w:rPr>
        <w:t xml:space="preserve">(es.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AD3A76" w:rsidRPr="00472963" w:rsidRDefault="00AD3A76"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cs="Calibri"/>
          <w:sz w:val="20"/>
          <w:szCs w:val="20"/>
        </w:rPr>
        <w:t>di non incorrere nelle cause di esclusione di cui all’art. 80, comma 5</w:t>
      </w:r>
      <w:r w:rsidR="001D7107" w:rsidRPr="00472963">
        <w:rPr>
          <w:rFonts w:ascii="Calibri" w:hAnsi="Calibri" w:cs="Calibri"/>
          <w:sz w:val="20"/>
          <w:szCs w:val="20"/>
        </w:rPr>
        <w:t>,</w:t>
      </w:r>
      <w:r w:rsidRPr="00472963">
        <w:rPr>
          <w:rFonts w:ascii="Calibri" w:hAnsi="Calibri" w:cs="Calibri"/>
          <w:sz w:val="20"/>
          <w:szCs w:val="20"/>
        </w:rPr>
        <w:t xml:space="preserve"> </w:t>
      </w:r>
      <w:proofErr w:type="spellStart"/>
      <w:r w:rsidRPr="00472963">
        <w:rPr>
          <w:rFonts w:ascii="Calibri" w:hAnsi="Calibri" w:cs="Calibri"/>
          <w:sz w:val="20"/>
          <w:szCs w:val="20"/>
        </w:rPr>
        <w:t>lett</w:t>
      </w:r>
      <w:proofErr w:type="spellEnd"/>
      <w:r w:rsidRPr="00472963">
        <w:rPr>
          <w:rFonts w:ascii="Calibri" w:hAnsi="Calibri" w:cs="Calibri"/>
          <w:sz w:val="20"/>
          <w:szCs w:val="20"/>
        </w:rPr>
        <w:t xml:space="preserve">. f-bis) e f-ter) del Codice; </w:t>
      </w:r>
    </w:p>
    <w:p w:rsidR="00AD3A76" w:rsidRPr="00472963" w:rsidRDefault="00AD3A76" w:rsidP="00472963">
      <w:pPr>
        <w:pStyle w:val="Paragrafoelenco"/>
        <w:widowControl w:val="0"/>
        <w:numPr>
          <w:ilvl w:val="2"/>
          <w:numId w:val="28"/>
        </w:numPr>
        <w:spacing w:line="300" w:lineRule="exact"/>
        <w:ind w:left="567" w:hanging="567"/>
        <w:rPr>
          <w:rFonts w:ascii="Calibri" w:hAnsi="Calibri" w:cs="Calibri"/>
          <w:sz w:val="20"/>
          <w:szCs w:val="20"/>
        </w:rPr>
      </w:pPr>
      <w:r w:rsidRPr="00472963">
        <w:rPr>
          <w:rFonts w:ascii="Calibri" w:hAnsi="Calibri"/>
          <w:sz w:val="20"/>
          <w:szCs w:val="20"/>
        </w:rPr>
        <w:t>che i dati identificativi dei soggetti di cui all’art. 80, comma 3</w:t>
      </w:r>
      <w:r w:rsidR="0031719D" w:rsidRPr="00472963">
        <w:rPr>
          <w:rStyle w:val="Rimandonotaapidipagina"/>
          <w:rFonts w:ascii="Calibri" w:hAnsi="Calibri"/>
          <w:sz w:val="20"/>
          <w:szCs w:val="20"/>
        </w:rPr>
        <w:footnoteReference w:id="1"/>
      </w:r>
      <w:r w:rsidR="001D7107" w:rsidRPr="00472963">
        <w:rPr>
          <w:rFonts w:ascii="Calibri" w:hAnsi="Calibri"/>
          <w:sz w:val="20"/>
          <w:szCs w:val="20"/>
        </w:rPr>
        <w:t>,</w:t>
      </w:r>
      <w:r w:rsidR="0031719D" w:rsidRPr="00472963">
        <w:rPr>
          <w:rFonts w:ascii="Calibri" w:hAnsi="Calibri"/>
          <w:sz w:val="20"/>
          <w:szCs w:val="20"/>
        </w:rPr>
        <w:t xml:space="preserve"> </w:t>
      </w:r>
      <w:r w:rsidRPr="00472963">
        <w:rPr>
          <w:rFonts w:ascii="Calibri" w:hAnsi="Calibri"/>
          <w:sz w:val="20"/>
          <w:szCs w:val="20"/>
        </w:rPr>
        <w:t xml:space="preserve">del Codice sono </w:t>
      </w:r>
    </w:p>
    <w:p w:rsidR="0031719D" w:rsidRPr="00472963" w:rsidRDefault="0031719D" w:rsidP="00472963">
      <w:pPr>
        <w:pStyle w:val="Paragrafoelenco"/>
        <w:widowControl w:val="0"/>
        <w:spacing w:line="300" w:lineRule="exact"/>
        <w:ind w:left="567"/>
        <w:rPr>
          <w:rFonts w:ascii="Calibri" w:hAnsi="Calibri"/>
          <w:sz w:val="20"/>
          <w:szCs w:val="20"/>
        </w:rPr>
      </w:pPr>
      <w:r w:rsidRPr="00472963">
        <w:rPr>
          <w:rFonts w:ascii="Calibri" w:hAnsi="Calibri"/>
          <w:sz w:val="20"/>
          <w:szCs w:val="20"/>
        </w:rPr>
        <w:t xml:space="preserve">_________ (nome, cognome) _________________ (data e luogo di nascita) ______________ (codice fiscale) ___________ (ruolo/carica) </w:t>
      </w:r>
    </w:p>
    <w:p w:rsidR="0031719D" w:rsidRPr="00472963" w:rsidRDefault="0031719D" w:rsidP="00472963">
      <w:pPr>
        <w:pStyle w:val="Paragrafoelenco"/>
        <w:widowControl w:val="0"/>
        <w:spacing w:line="300" w:lineRule="exact"/>
        <w:ind w:left="567"/>
        <w:rPr>
          <w:rFonts w:ascii="Calibri" w:hAnsi="Calibri"/>
          <w:sz w:val="20"/>
          <w:szCs w:val="20"/>
        </w:rPr>
      </w:pPr>
      <w:r w:rsidRPr="00472963">
        <w:rPr>
          <w:rFonts w:ascii="Calibri" w:hAnsi="Calibri"/>
          <w:sz w:val="20"/>
          <w:szCs w:val="20"/>
        </w:rPr>
        <w:t xml:space="preserve">_________ (nome, cognome) _________________ (data e luogo di nascita) ______________ (codice fiscale) ___________ (ruolo/carica) </w:t>
      </w:r>
    </w:p>
    <w:p w:rsidR="0031719D" w:rsidRPr="00472963" w:rsidRDefault="0031719D" w:rsidP="00472963">
      <w:pPr>
        <w:pStyle w:val="Paragrafoelenco"/>
        <w:widowControl w:val="0"/>
        <w:spacing w:line="300" w:lineRule="exact"/>
        <w:ind w:left="567"/>
        <w:rPr>
          <w:rFonts w:ascii="Calibri" w:hAnsi="Calibri"/>
          <w:sz w:val="20"/>
          <w:szCs w:val="20"/>
        </w:rPr>
      </w:pPr>
      <w:r w:rsidRPr="00472963">
        <w:rPr>
          <w:rFonts w:ascii="Calibri" w:hAnsi="Calibri"/>
          <w:sz w:val="20"/>
          <w:szCs w:val="20"/>
        </w:rPr>
        <w:t xml:space="preserve">_________ (nome, cognome) _________________ (data e luogo di nascita) ______________ (codice fiscale) ___________ (ruolo/carica) </w:t>
      </w:r>
    </w:p>
    <w:p w:rsidR="0031719D" w:rsidRPr="00472963" w:rsidRDefault="0031719D" w:rsidP="00472963">
      <w:pPr>
        <w:pStyle w:val="Paragrafoelenco"/>
        <w:widowControl w:val="0"/>
        <w:spacing w:line="300" w:lineRule="exact"/>
        <w:ind w:left="567"/>
        <w:rPr>
          <w:rFonts w:ascii="Calibri" w:hAnsi="Calibri"/>
          <w:sz w:val="20"/>
          <w:szCs w:val="20"/>
        </w:rPr>
      </w:pPr>
      <w:r w:rsidRPr="00472963">
        <w:rPr>
          <w:rFonts w:ascii="Calibri" w:hAnsi="Calibri"/>
          <w:sz w:val="20"/>
          <w:szCs w:val="20"/>
        </w:rPr>
        <w:t xml:space="preserve">_________ (nome, cognome) _________________ (data e luogo di nascita) ______________ (codice fiscale) ___________ (ruolo/carica) </w:t>
      </w:r>
    </w:p>
    <w:p w:rsidR="0031719D" w:rsidRPr="00472963" w:rsidRDefault="0031719D" w:rsidP="00472963">
      <w:pPr>
        <w:ind w:left="360"/>
        <w:rPr>
          <w:rFonts w:ascii="Calibri" w:hAnsi="Calibri"/>
        </w:rPr>
      </w:pPr>
      <w:r w:rsidRPr="00472963">
        <w:rPr>
          <w:rFonts w:ascii="Calibri" w:hAnsi="Calibri"/>
          <w:b/>
        </w:rPr>
        <w:t>(</w:t>
      </w:r>
      <w:r w:rsidRPr="00472963">
        <w:rPr>
          <w:rFonts w:ascii="Calibri" w:hAnsi="Calibri"/>
          <w:b/>
          <w:i/>
          <w:u w:val="single"/>
        </w:rPr>
        <w:t>in alternativa a quanto precede</w:t>
      </w:r>
      <w:r w:rsidRPr="00472963">
        <w:rPr>
          <w:rFonts w:ascii="Calibri" w:hAnsi="Calibri"/>
          <w:i/>
          <w:u w:val="single"/>
        </w:rPr>
        <w:t xml:space="preserve"> </w:t>
      </w:r>
      <w:r w:rsidRPr="00472963">
        <w:rPr>
          <w:rFonts w:ascii="Calibri" w:hAnsi="Calibri"/>
          <w:b/>
          <w:i/>
          <w:u w:val="single"/>
        </w:rPr>
        <w:t>l’operatore può indicare la banca dati ufficiale o il pubblico registro da cui i medesimi possono essere ricavati in modo aggiornato alla data di presentazione dell’offerta</w:t>
      </w:r>
      <w:r w:rsidRPr="00472963">
        <w:rPr>
          <w:rFonts w:ascii="Calibri" w:hAnsi="Calibri"/>
        </w:rPr>
        <w:t>)</w:t>
      </w:r>
    </w:p>
    <w:p w:rsidR="00AD3A76" w:rsidRPr="00472963" w:rsidRDefault="00AD3A76" w:rsidP="00472963">
      <w:pPr>
        <w:pStyle w:val="Paragrafoelenco"/>
        <w:widowControl w:val="0"/>
        <w:numPr>
          <w:ilvl w:val="2"/>
          <w:numId w:val="28"/>
        </w:numPr>
        <w:spacing w:line="300" w:lineRule="exact"/>
        <w:ind w:left="567" w:hanging="567"/>
        <w:rPr>
          <w:rFonts w:ascii="Calibri" w:hAnsi="Calibri"/>
          <w:sz w:val="20"/>
          <w:szCs w:val="20"/>
        </w:rPr>
      </w:pPr>
      <w:r w:rsidRPr="00472963">
        <w:rPr>
          <w:rFonts w:ascii="Calibri" w:hAnsi="Calibri" w:cs="Calibri"/>
          <w:sz w:val="20"/>
          <w:szCs w:val="20"/>
        </w:rPr>
        <w:t>che nel libro soci della medesima _________ figurano i soci sottoelencati, titolari delle</w:t>
      </w:r>
      <w:r w:rsidRPr="00472963">
        <w:rPr>
          <w:rFonts w:ascii="Calibri" w:hAnsi="Calibri"/>
          <w:sz w:val="20"/>
          <w:szCs w:val="20"/>
        </w:rPr>
        <w:t xml:space="preserve"> azioni/quote di capitale riportate a fianco di ciascuno di essi:</w:t>
      </w:r>
    </w:p>
    <w:p w:rsidR="00AD3A76" w:rsidRPr="00472963" w:rsidRDefault="00AD3A76" w:rsidP="00472963">
      <w:pPr>
        <w:ind w:left="567"/>
        <w:rPr>
          <w:rFonts w:ascii="Calibri" w:hAnsi="Calibri"/>
        </w:rPr>
      </w:pPr>
      <w:r w:rsidRPr="00472963">
        <w:rPr>
          <w:rFonts w:ascii="Calibri" w:hAnsi="Calibri"/>
        </w:rPr>
        <w:t xml:space="preserve">……………….. … % </w:t>
      </w:r>
    </w:p>
    <w:p w:rsidR="00AD3A76" w:rsidRPr="00472963" w:rsidRDefault="00AD3A76" w:rsidP="00472963">
      <w:pPr>
        <w:ind w:left="567"/>
        <w:rPr>
          <w:rFonts w:ascii="Calibri" w:hAnsi="Calibri"/>
        </w:rPr>
      </w:pPr>
      <w:r w:rsidRPr="00472963">
        <w:rPr>
          <w:rFonts w:ascii="Calibri" w:hAnsi="Calibri"/>
        </w:rPr>
        <w:t xml:space="preserve">……………….. … % </w:t>
      </w:r>
    </w:p>
    <w:p w:rsidR="00AD3A76" w:rsidRPr="00472963" w:rsidRDefault="00AD3A76" w:rsidP="00472963">
      <w:pPr>
        <w:ind w:left="567"/>
        <w:rPr>
          <w:rFonts w:ascii="Calibri" w:hAnsi="Calibri"/>
        </w:rPr>
      </w:pPr>
      <w:r w:rsidRPr="00472963">
        <w:rPr>
          <w:rFonts w:ascii="Calibri" w:hAnsi="Calibri"/>
        </w:rPr>
        <w:t>___________________</w:t>
      </w:r>
    </w:p>
    <w:p w:rsidR="000143EC" w:rsidRPr="00472963" w:rsidRDefault="00AD3A76" w:rsidP="00472963">
      <w:pPr>
        <w:ind w:firstLine="709"/>
        <w:rPr>
          <w:rFonts w:ascii="Calibri" w:hAnsi="Calibri"/>
        </w:rPr>
      </w:pPr>
      <w:r w:rsidRPr="00472963">
        <w:rPr>
          <w:rFonts w:ascii="Calibri" w:hAnsi="Calibri"/>
        </w:rPr>
        <w:t xml:space="preserve">totale        100 % </w:t>
      </w:r>
    </w:p>
    <w:p w:rsidR="000E4FF7" w:rsidRPr="00472963" w:rsidRDefault="000E4FF7" w:rsidP="00472963">
      <w:pPr>
        <w:pStyle w:val="Paragrafoelenco"/>
        <w:numPr>
          <w:ilvl w:val="2"/>
          <w:numId w:val="28"/>
        </w:numPr>
        <w:spacing w:line="300" w:lineRule="exact"/>
        <w:ind w:left="567" w:hanging="567"/>
        <w:rPr>
          <w:rFonts w:ascii="Calibri" w:hAnsi="Calibri" w:cs="Calibri"/>
          <w:b/>
          <w:sz w:val="20"/>
          <w:szCs w:val="20"/>
        </w:rPr>
      </w:pPr>
      <w:r w:rsidRPr="00472963">
        <w:rPr>
          <w:rFonts w:ascii="Calibri" w:hAnsi="Calibri" w:cs="Calibri"/>
          <w:b/>
          <w:sz w:val="20"/>
          <w:szCs w:val="20"/>
        </w:rPr>
        <w:t>per gli operatori economici ammessi al concordato preventivo c</w:t>
      </w:r>
      <w:r w:rsidR="0078206C" w:rsidRPr="00472963">
        <w:rPr>
          <w:rFonts w:ascii="Calibri" w:hAnsi="Calibri" w:cs="Calibri"/>
          <w:b/>
          <w:sz w:val="20"/>
          <w:szCs w:val="20"/>
        </w:rPr>
        <w:t xml:space="preserve">on continuità aziendale di cui </w:t>
      </w:r>
      <w:r w:rsidRPr="00472963">
        <w:rPr>
          <w:rFonts w:ascii="Calibri" w:hAnsi="Calibri" w:cs="Calibri"/>
          <w:b/>
          <w:sz w:val="20"/>
          <w:szCs w:val="20"/>
        </w:rPr>
        <w:t>all’art. 186-bis del R.D. 16 marzo 1942, n. 267</w:t>
      </w:r>
      <w:r w:rsidRPr="00472963">
        <w:rPr>
          <w:rFonts w:ascii="Calibri" w:hAnsi="Calibri" w:cs="Calibri"/>
          <w:sz w:val="20"/>
          <w:szCs w:val="20"/>
        </w:rPr>
        <w:t xml:space="preserve">, ad integrazione di quanto eventualmente dichiarato nella parte III, sez. C, </w:t>
      </w:r>
      <w:proofErr w:type="spellStart"/>
      <w:r w:rsidRPr="00472963">
        <w:rPr>
          <w:rFonts w:ascii="Calibri" w:hAnsi="Calibri" w:cs="Calibri"/>
          <w:sz w:val="20"/>
          <w:szCs w:val="20"/>
        </w:rPr>
        <w:t>lett</w:t>
      </w:r>
      <w:proofErr w:type="spellEnd"/>
      <w:r w:rsidRPr="00472963">
        <w:rPr>
          <w:rFonts w:ascii="Calibri" w:hAnsi="Calibri" w:cs="Calibri"/>
          <w:sz w:val="20"/>
          <w:szCs w:val="20"/>
        </w:rPr>
        <w:t>. d) del DGUE, che: a) gli estremi del provvedimento di ammissione rilasciato dal Tribunale di____ sono i seguenti:</w:t>
      </w:r>
      <w:r w:rsidR="0078206C" w:rsidRPr="00472963">
        <w:rPr>
          <w:rFonts w:ascii="Calibri" w:hAnsi="Calibri" w:cs="Calibri"/>
          <w:sz w:val="20"/>
          <w:szCs w:val="20"/>
        </w:rPr>
        <w:t xml:space="preserve"> </w:t>
      </w:r>
      <w:r w:rsidRPr="00472963">
        <w:rPr>
          <w:rFonts w:ascii="Calibri" w:hAnsi="Calibri" w:cs="Calibri"/>
          <w:sz w:val="20"/>
          <w:szCs w:val="20"/>
        </w:rPr>
        <w:t>___________; b) gli estremi del provvedimento di autorizzazione a partecipare alle gare rilasciato dal giudice delegato sono i seguenti:</w:t>
      </w:r>
      <w:r w:rsidR="00472963">
        <w:rPr>
          <w:rFonts w:ascii="Calibri" w:hAnsi="Calibri" w:cs="Calibri"/>
          <w:sz w:val="20"/>
          <w:szCs w:val="20"/>
        </w:rPr>
        <w:t xml:space="preserve"> </w:t>
      </w:r>
      <w:r w:rsidRPr="00472963">
        <w:rPr>
          <w:rFonts w:ascii="Calibri" w:hAnsi="Calibri" w:cs="Calibri"/>
          <w:sz w:val="20"/>
          <w:szCs w:val="20"/>
        </w:rPr>
        <w:t>__________</w:t>
      </w:r>
      <w:proofErr w:type="gramStart"/>
      <w:r w:rsidRPr="00472963">
        <w:rPr>
          <w:rFonts w:ascii="Calibri" w:hAnsi="Calibri" w:cs="Calibri"/>
          <w:sz w:val="20"/>
          <w:szCs w:val="20"/>
        </w:rPr>
        <w:t xml:space="preserve">_ </w:t>
      </w:r>
      <w:r w:rsidR="00472963">
        <w:rPr>
          <w:rFonts w:ascii="Calibri" w:hAnsi="Calibri" w:cs="Calibri"/>
          <w:sz w:val="20"/>
          <w:szCs w:val="20"/>
        </w:rPr>
        <w:t xml:space="preserve"> </w:t>
      </w:r>
      <w:r w:rsidRPr="00472963">
        <w:rPr>
          <w:rFonts w:ascii="Calibri" w:hAnsi="Calibri" w:cs="Calibri"/>
          <w:sz w:val="20"/>
          <w:szCs w:val="20"/>
        </w:rPr>
        <w:t>;</w:t>
      </w:r>
      <w:proofErr w:type="gramEnd"/>
      <w:r w:rsidRPr="00472963">
        <w:rPr>
          <w:rFonts w:ascii="Calibri" w:hAnsi="Calibri" w:cs="Calibri"/>
          <w:sz w:val="20"/>
          <w:szCs w:val="20"/>
        </w:rPr>
        <w:t xml:space="preserve"> </w:t>
      </w:r>
    </w:p>
    <w:p w:rsidR="0031719D" w:rsidRPr="00472963" w:rsidRDefault="0031719D" w:rsidP="00472963">
      <w:pPr>
        <w:pStyle w:val="Paragrafoelenco"/>
        <w:widowControl w:val="0"/>
        <w:numPr>
          <w:ilvl w:val="2"/>
          <w:numId w:val="28"/>
        </w:numPr>
        <w:spacing w:line="300" w:lineRule="exact"/>
        <w:ind w:left="567" w:hanging="567"/>
        <w:rPr>
          <w:rFonts w:ascii="Calibri" w:eastAsia="Times New Roman" w:hAnsi="Calibri" w:cs="Calibri"/>
          <w:sz w:val="20"/>
          <w:szCs w:val="20"/>
        </w:rPr>
      </w:pPr>
      <w:r w:rsidRPr="00472963">
        <w:rPr>
          <w:rFonts w:ascii="Calibri" w:eastAsia="Times New Roman" w:hAnsi="Calibri" w:cs="Calibri"/>
          <w:sz w:val="20"/>
          <w:szCs w:val="20"/>
        </w:rPr>
        <w:t xml:space="preserve">di essere edotto degli obblighi derivanti dal Codice etico e del Piano triennale per la </w:t>
      </w:r>
      <w:r w:rsidRPr="00472963">
        <w:rPr>
          <w:rFonts w:ascii="Calibri" w:eastAsia="Times New Roman" w:hAnsi="Calibri" w:cs="Calibri"/>
          <w:sz w:val="20"/>
          <w:szCs w:val="20"/>
        </w:rPr>
        <w:lastRenderedPageBreak/>
        <w:t xml:space="preserve">prevenzione della corruzione e della trasparenza adottati dalla stazione appaltante e reperibili sul sito internet </w:t>
      </w:r>
      <w:hyperlink r:id="rId8" w:history="1">
        <w:r w:rsidRPr="00472963">
          <w:rPr>
            <w:rFonts w:ascii="Calibri" w:eastAsia="Times New Roman" w:hAnsi="Calibri" w:cs="Calibri"/>
            <w:sz w:val="20"/>
            <w:szCs w:val="20"/>
          </w:rPr>
          <w:t>www.consip.it</w:t>
        </w:r>
      </w:hyperlink>
      <w:r w:rsidRPr="00472963">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AD3A76" w:rsidRPr="00472963" w:rsidRDefault="00AD3A76" w:rsidP="00472963">
      <w:pPr>
        <w:pStyle w:val="Paragrafoelenco"/>
        <w:widowControl w:val="0"/>
        <w:numPr>
          <w:ilvl w:val="2"/>
          <w:numId w:val="28"/>
        </w:numPr>
        <w:spacing w:line="300" w:lineRule="exact"/>
        <w:ind w:left="567" w:hanging="567"/>
        <w:rPr>
          <w:rFonts w:ascii="Calibri" w:hAnsi="Calibri" w:cs="Trebuchet MS"/>
          <w:sz w:val="20"/>
          <w:szCs w:val="20"/>
        </w:rPr>
      </w:pPr>
      <w:r w:rsidRPr="00472963">
        <w:rPr>
          <w:rFonts w:ascii="Calibri" w:hAnsi="Calibri" w:cs="Trebuchet MS"/>
          <w:sz w:val="20"/>
          <w:szCs w:val="20"/>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472963">
          <w:rPr>
            <w:rFonts w:ascii="Calibri" w:hAnsi="Calibri" w:cs="Trebuchet MS"/>
            <w:sz w:val="20"/>
            <w:szCs w:val="20"/>
          </w:rPr>
          <w:t>la Consip S.p</w:t>
        </w:r>
      </w:smartTag>
      <w:r w:rsidRPr="00472963">
        <w:rPr>
          <w:rFonts w:ascii="Calibri" w:hAnsi="Calibri" w:cs="Trebuchet MS"/>
          <w:sz w:val="20"/>
          <w:szCs w:val="20"/>
        </w:rPr>
        <w:t xml:space="preserve">.A. avrà la facoltà di escutere la garanzia provvisoria; inoltre, qualora la non veridicità del contenuto della presente dichiarazione fosse accertata dopo la stipula </w:t>
      </w:r>
      <w:r w:rsidR="00A14679" w:rsidRPr="00472963">
        <w:rPr>
          <w:rFonts w:ascii="Calibri" w:hAnsi="Calibri" w:cs="Trebuchet MS"/>
          <w:sz w:val="20"/>
          <w:szCs w:val="20"/>
        </w:rPr>
        <w:t>dell’Accordo Quadro</w:t>
      </w:r>
      <w:r w:rsidRPr="00472963">
        <w:rPr>
          <w:rFonts w:ascii="Calibri" w:hAnsi="Calibri" w:cs="Trebuchet MS"/>
          <w:sz w:val="20"/>
          <w:szCs w:val="20"/>
        </w:rPr>
        <w:t>, quest</w:t>
      </w:r>
      <w:r w:rsidR="00A14679" w:rsidRPr="00472963">
        <w:rPr>
          <w:rFonts w:ascii="Calibri" w:hAnsi="Calibri" w:cs="Trebuchet MS"/>
          <w:sz w:val="20"/>
          <w:szCs w:val="20"/>
        </w:rPr>
        <w:t>o</w:t>
      </w:r>
      <w:r w:rsidRPr="00472963">
        <w:rPr>
          <w:rFonts w:ascii="Calibri" w:hAnsi="Calibri" w:cs="Trebuchet MS"/>
          <w:sz w:val="20"/>
          <w:szCs w:val="20"/>
        </w:rPr>
        <w:t xml:space="preserve"> potrà essere risolt</w:t>
      </w:r>
      <w:r w:rsidR="00A14679" w:rsidRPr="00472963">
        <w:rPr>
          <w:rFonts w:ascii="Calibri" w:hAnsi="Calibri" w:cs="Trebuchet MS"/>
          <w:sz w:val="20"/>
          <w:szCs w:val="20"/>
        </w:rPr>
        <w:t>o</w:t>
      </w:r>
      <w:r w:rsidRPr="00472963">
        <w:rPr>
          <w:rFonts w:ascii="Calibri" w:hAnsi="Calibri" w:cs="Trebuchet MS"/>
          <w:sz w:val="20"/>
          <w:szCs w:val="20"/>
        </w:rPr>
        <w:t xml:space="preserve"> di diritto dalla Consip S.p.A. ai sensi dell’art. 1456 cod. civ.</w:t>
      </w:r>
    </w:p>
    <w:p w:rsidR="00472963" w:rsidRDefault="00472963" w:rsidP="00472963">
      <w:pPr>
        <w:pStyle w:val="Numeroelenco"/>
        <w:numPr>
          <w:ilvl w:val="0"/>
          <w:numId w:val="0"/>
        </w:numPr>
        <w:tabs>
          <w:tab w:val="left" w:pos="708"/>
        </w:tabs>
        <w:spacing w:line="300" w:lineRule="exact"/>
        <w:ind w:left="360"/>
        <w:rPr>
          <w:rFonts w:ascii="Calibri" w:hAnsi="Calibri"/>
          <w:b/>
          <w:u w:val="single"/>
        </w:rPr>
      </w:pPr>
    </w:p>
    <w:p w:rsidR="00AA489B" w:rsidRPr="00472963" w:rsidRDefault="00AA489B" w:rsidP="00472963">
      <w:pPr>
        <w:pStyle w:val="Numeroelenco"/>
        <w:numPr>
          <w:ilvl w:val="0"/>
          <w:numId w:val="0"/>
        </w:numPr>
        <w:tabs>
          <w:tab w:val="left" w:pos="708"/>
        </w:tabs>
        <w:spacing w:line="300" w:lineRule="exact"/>
        <w:ind w:left="360"/>
        <w:rPr>
          <w:rFonts w:ascii="Calibri" w:hAnsi="Calibri"/>
          <w:b/>
          <w:u w:val="single"/>
        </w:rPr>
      </w:pPr>
      <w:r w:rsidRPr="00472963">
        <w:rPr>
          <w:rFonts w:ascii="Calibri" w:hAnsi="Calibri"/>
          <w:b/>
          <w:u w:val="single"/>
        </w:rPr>
        <w:t>CONSENSO AL TRATTAMENTO DEI DATI PERSONALI</w:t>
      </w:r>
    </w:p>
    <w:p w:rsidR="00AA489B" w:rsidRPr="00472963" w:rsidRDefault="00AA489B" w:rsidP="00472963">
      <w:pPr>
        <w:tabs>
          <w:tab w:val="left" w:pos="708"/>
        </w:tabs>
        <w:ind w:left="360"/>
        <w:rPr>
          <w:rFonts w:ascii="Calibri" w:hAnsi="Calibri"/>
          <w:lang w:eastAsia="ar-SA"/>
        </w:rPr>
      </w:pPr>
      <w:r w:rsidRPr="00472963">
        <w:rPr>
          <w:rFonts w:ascii="Calibri" w:hAnsi="Calibri"/>
        </w:rPr>
        <w:t xml:space="preserve">Con la firma del presente documento il sottoscritto dichiara altresì, </w:t>
      </w:r>
      <w:r w:rsidRPr="00472963">
        <w:rPr>
          <w:rFonts w:ascii="Calibri" w:hAnsi="Calibri"/>
          <w:lang w:eastAsia="ar-SA"/>
        </w:rPr>
        <w:t>ai sensi dell’art. 13 del Regolamento UE n. 2016/679 relativo alla protezione delle persone fisiche con riguardo al trattamento dei dati personali, nonché alla libera circolazione di tali dati,</w:t>
      </w:r>
      <w:r w:rsidRPr="00472963">
        <w:rPr>
          <w:rFonts w:ascii="Calibri" w:hAnsi="Calibri"/>
          <w:b/>
          <w:bCs/>
          <w:lang w:eastAsia="ar-SA"/>
        </w:rPr>
        <w:t xml:space="preserve"> </w:t>
      </w:r>
      <w:r w:rsidRPr="00472963">
        <w:rPr>
          <w:rFonts w:ascii="Calibri" w:hAnsi="Calibri"/>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472963">
        <w:rPr>
          <w:rFonts w:ascii="Calibri" w:hAnsi="Calibri"/>
          <w:lang w:eastAsia="ar-SA"/>
        </w:rPr>
        <w:t xml:space="preserve">di cui agli artt. 15 e segg. del Regolamento UE n. 2016/679. </w:t>
      </w:r>
    </w:p>
    <w:p w:rsidR="00AA489B" w:rsidRPr="00472963" w:rsidRDefault="00AA489B" w:rsidP="00472963">
      <w:pPr>
        <w:tabs>
          <w:tab w:val="left" w:pos="708"/>
        </w:tabs>
        <w:ind w:left="360"/>
        <w:rPr>
          <w:rFonts w:ascii="Calibri" w:hAnsi="Calibri"/>
          <w:lang w:eastAsia="ar-SA"/>
        </w:rPr>
      </w:pPr>
      <w:r w:rsidRPr="00472963">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78206C" w:rsidRDefault="0078206C" w:rsidP="000143EC">
      <w:pPr>
        <w:tabs>
          <w:tab w:val="left" w:pos="708"/>
        </w:tabs>
        <w:ind w:left="360"/>
        <w:rPr>
          <w:rFonts w:ascii="Calibri" w:hAnsi="Calibri"/>
          <w:lang w:eastAsia="ar-SA"/>
        </w:rPr>
      </w:pPr>
    </w:p>
    <w:p w:rsidR="0078206C" w:rsidRPr="00E052C3" w:rsidRDefault="0078206C" w:rsidP="000143EC">
      <w:pPr>
        <w:tabs>
          <w:tab w:val="left" w:pos="708"/>
        </w:tabs>
        <w:ind w:left="360"/>
        <w:rPr>
          <w:rFonts w:ascii="Calibri" w:hAnsi="Calibri"/>
          <w:lang w:eastAsia="ar-SA"/>
        </w:rPr>
      </w:pPr>
    </w:p>
    <w:p w:rsidR="00AD3A76" w:rsidRPr="00C6051F" w:rsidRDefault="00AD3A76" w:rsidP="00AD3A76">
      <w:pPr>
        <w:rPr>
          <w:rFonts w:ascii="Calibri" w:hAnsi="Calibri" w:cs="Trebuchet MS"/>
        </w:rPr>
      </w:pPr>
      <w:r w:rsidRPr="00C6051F">
        <w:rPr>
          <w:rFonts w:ascii="Calibri" w:hAnsi="Calibri" w:cs="Trebuchet MS"/>
        </w:rPr>
        <w:t>______, li _________________</w:t>
      </w:r>
    </w:p>
    <w:p w:rsidR="00AD3A76" w:rsidRDefault="00AD3A76" w:rsidP="00AD3A76">
      <w:pPr>
        <w:rPr>
          <w:rFonts w:ascii="Calibri" w:hAnsi="Calibri"/>
        </w:rPr>
      </w:pPr>
      <w:r w:rsidRPr="00C6051F">
        <w:rPr>
          <w:rFonts w:ascii="Calibri" w:hAnsi="Calibri"/>
        </w:rPr>
        <w:tab/>
      </w:r>
      <w:r w:rsidRPr="00C6051F">
        <w:rPr>
          <w:rFonts w:ascii="Calibri" w:hAnsi="Calibri"/>
        </w:rPr>
        <w:tab/>
      </w:r>
      <w:r w:rsidRPr="00C6051F">
        <w:rPr>
          <w:rFonts w:ascii="Calibri" w:hAnsi="Calibri"/>
        </w:rPr>
        <w:tab/>
      </w:r>
      <w:r w:rsidRPr="00C6051F">
        <w:rPr>
          <w:rFonts w:ascii="Calibri" w:hAnsi="Calibri"/>
        </w:rPr>
        <w:tab/>
      </w:r>
      <w:r w:rsidRPr="00C6051F">
        <w:rPr>
          <w:rFonts w:ascii="Calibri" w:hAnsi="Calibri"/>
        </w:rPr>
        <w:tab/>
        <w:t xml:space="preserve">    Firma</w:t>
      </w:r>
    </w:p>
    <w:p w:rsidR="00AD3A76" w:rsidRDefault="00AD3A76" w:rsidP="00AD3A76">
      <w:pPr>
        <w:ind w:left="3545"/>
        <w:rPr>
          <w:rFonts w:ascii="Calibri" w:hAnsi="Calibri"/>
        </w:rPr>
      </w:pPr>
      <w:r w:rsidRPr="00C6051F">
        <w:rPr>
          <w:rFonts w:ascii="Calibri" w:hAnsi="Calibri"/>
        </w:rPr>
        <w:t xml:space="preserve"> _______________</w:t>
      </w:r>
    </w:p>
    <w:p w:rsidR="00AD3A76" w:rsidRPr="00C6051F" w:rsidRDefault="00AD3A76" w:rsidP="00AD3A76">
      <w:pPr>
        <w:ind w:left="3545"/>
        <w:rPr>
          <w:rFonts w:ascii="Calibri" w:hAnsi="Calibri"/>
        </w:rPr>
      </w:pPr>
      <w:r>
        <w:rPr>
          <w:rFonts w:ascii="Calibri" w:hAnsi="Calibri"/>
        </w:rPr>
        <w:t xml:space="preserve">(Firmato digitalmente) </w:t>
      </w:r>
    </w:p>
    <w:sectPr w:rsidR="00AD3A76" w:rsidRPr="00C6051F" w:rsidSect="000D23E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985" w:bottom="851" w:left="1985" w:header="709" w:footer="12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3F4" w:rsidRDefault="000A33F4">
      <w:r>
        <w:separator/>
      </w:r>
    </w:p>
  </w:endnote>
  <w:endnote w:type="continuationSeparator" w:id="0">
    <w:p w:rsidR="000A33F4" w:rsidRDefault="000A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DD" w:rsidRDefault="00366EDD" w:rsidP="009A776B">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C9C" w:rsidRPr="009A776B" w:rsidRDefault="009A776B" w:rsidP="009A776B">
    <w:pPr>
      <w:pStyle w:val="Pidipagina"/>
      <w:rPr>
        <w:color w:val="auto"/>
      </w:rPr>
    </w:pPr>
    <w:r w:rsidRPr="009A776B">
      <w:rPr>
        <w:noProof/>
        <w:color w:val="auto"/>
      </w:rPr>
      <mc:AlternateContent>
        <mc:Choice Requires="wps">
          <w:drawing>
            <wp:anchor distT="0" distB="0" distL="114300" distR="114300" simplePos="0" relativeHeight="251658752" behindDoc="0" locked="0" layoutInCell="1" allowOverlap="1">
              <wp:simplePos x="0" y="0"/>
              <wp:positionH relativeFrom="column">
                <wp:posOffset>3800475</wp:posOffset>
              </wp:positionH>
              <wp:positionV relativeFrom="paragraph">
                <wp:posOffset>312420</wp:posOffset>
              </wp:positionV>
              <wp:extent cx="760095" cy="298450"/>
              <wp:effectExtent l="0" t="0" r="1905" b="6350"/>
              <wp:wrapNone/>
              <wp:docPr id="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206C" w:rsidRPr="00583F3F" w:rsidRDefault="0078206C" w:rsidP="0078206C">
                          <w:pPr>
                            <w:jc w:val="center"/>
                            <w:rPr>
                              <w:rFonts w:ascii="Calibri" w:hAnsi="Calibri"/>
                            </w:rPr>
                          </w:pPr>
                          <w:r w:rsidRPr="00583F3F">
                            <w:rPr>
                              <w:rStyle w:val="Numeropagina"/>
                              <w:rFonts w:ascii="Calibri" w:hAnsi="Calibri"/>
                              <w:b w:val="0"/>
                            </w:rPr>
                            <w:fldChar w:fldCharType="begin"/>
                          </w:r>
                          <w:r w:rsidRPr="00583F3F">
                            <w:rPr>
                              <w:rStyle w:val="Numeropagina"/>
                              <w:rFonts w:ascii="Calibri" w:hAnsi="Calibri"/>
                              <w:b w:val="0"/>
                            </w:rPr>
                            <w:instrText xml:space="preserve"> PAGE </w:instrText>
                          </w:r>
                          <w:r w:rsidRPr="00583F3F">
                            <w:rPr>
                              <w:rStyle w:val="Numeropagina"/>
                              <w:rFonts w:ascii="Calibri" w:hAnsi="Calibri"/>
                              <w:b w:val="0"/>
                            </w:rPr>
                            <w:fldChar w:fldCharType="separate"/>
                          </w:r>
                          <w:r w:rsidR="00BF6579">
                            <w:rPr>
                              <w:rStyle w:val="Numeropagina"/>
                              <w:rFonts w:ascii="Calibri" w:hAnsi="Calibri"/>
                              <w:b w:val="0"/>
                              <w:noProof/>
                            </w:rPr>
                            <w:t>4</w:t>
                          </w:r>
                          <w:r w:rsidRPr="00583F3F">
                            <w:rPr>
                              <w:rStyle w:val="Numeropagina"/>
                              <w:rFonts w:ascii="Calibri" w:hAnsi="Calibri"/>
                              <w:b w:val="0"/>
                            </w:rPr>
                            <w:fldChar w:fldCharType="end"/>
                          </w:r>
                          <w:r w:rsidRPr="00583F3F">
                            <w:rPr>
                              <w:rStyle w:val="Numeropagina"/>
                              <w:rFonts w:ascii="Calibri" w:hAnsi="Calibri"/>
                              <w:b w:val="0"/>
                            </w:rPr>
                            <w:t xml:space="preserve"> di </w:t>
                          </w:r>
                          <w:r w:rsidRPr="00583F3F">
                            <w:rPr>
                              <w:rStyle w:val="Numeropagina"/>
                              <w:rFonts w:ascii="Calibri" w:hAnsi="Calibri"/>
                              <w:b w:val="0"/>
                            </w:rPr>
                            <w:fldChar w:fldCharType="begin"/>
                          </w:r>
                          <w:r w:rsidRPr="00583F3F">
                            <w:rPr>
                              <w:rStyle w:val="Numeropagina"/>
                              <w:rFonts w:ascii="Calibri" w:hAnsi="Calibri"/>
                              <w:b w:val="0"/>
                            </w:rPr>
                            <w:instrText xml:space="preserve"> NUMPAGES  </w:instrText>
                          </w:r>
                          <w:r w:rsidRPr="00583F3F">
                            <w:rPr>
                              <w:rStyle w:val="Numeropagina"/>
                              <w:rFonts w:ascii="Calibri" w:hAnsi="Calibri"/>
                              <w:b w:val="0"/>
                            </w:rPr>
                            <w:fldChar w:fldCharType="separate"/>
                          </w:r>
                          <w:r w:rsidR="00BF6579">
                            <w:rPr>
                              <w:rStyle w:val="Numeropagina"/>
                              <w:rFonts w:ascii="Calibri" w:hAnsi="Calibri"/>
                              <w:b w:val="0"/>
                              <w:noProof/>
                            </w:rPr>
                            <w:t>4</w:t>
                          </w:r>
                          <w:r w:rsidRPr="00583F3F">
                            <w:rPr>
                              <w:rStyle w:val="Numeropagina"/>
                              <w:rFonts w:ascii="Calibri" w:hAnsi="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299.25pt;margin-top:24.6pt;width:59.85pt;height:2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" stroked="f">
              <v:textbox>
                <w:txbxContent>
                  <w:p w:rsidR="0078206C" w:rsidRPr="00583F3F" w:rsidRDefault="0078206C" w:rsidP="0078206C">
                    <w:pPr>
                      <w:jc w:val="center"/>
                      <w:rPr>
                        <w:rFonts w:ascii="Calibri" w:hAnsi="Calibri"/>
                      </w:rPr>
                    </w:pPr>
                    <w:r w:rsidRPr="00583F3F">
                      <w:rPr>
                        <w:rStyle w:val="Numeropagina"/>
                        <w:rFonts w:ascii="Calibri" w:hAnsi="Calibri"/>
                        <w:b w:val="0"/>
                      </w:rPr>
                      <w:fldChar w:fldCharType="begin"/>
                    </w:r>
                    <w:r w:rsidRPr="00583F3F">
                      <w:rPr>
                        <w:rStyle w:val="Numeropagina"/>
                        <w:rFonts w:ascii="Calibri" w:hAnsi="Calibri"/>
                        <w:b w:val="0"/>
                      </w:rPr>
                      <w:instrText xml:space="preserve"> PAGE </w:instrText>
                    </w:r>
                    <w:r w:rsidRPr="00583F3F">
                      <w:rPr>
                        <w:rStyle w:val="Numeropagina"/>
                        <w:rFonts w:ascii="Calibri" w:hAnsi="Calibri"/>
                        <w:b w:val="0"/>
                      </w:rPr>
                      <w:fldChar w:fldCharType="separate"/>
                    </w:r>
                    <w:r w:rsidR="00BF6579">
                      <w:rPr>
                        <w:rStyle w:val="Numeropagina"/>
                        <w:rFonts w:ascii="Calibri" w:hAnsi="Calibri"/>
                        <w:b w:val="0"/>
                        <w:noProof/>
                      </w:rPr>
                      <w:t>4</w:t>
                    </w:r>
                    <w:r w:rsidRPr="00583F3F">
                      <w:rPr>
                        <w:rStyle w:val="Numeropagina"/>
                        <w:rFonts w:ascii="Calibri" w:hAnsi="Calibri"/>
                        <w:b w:val="0"/>
                      </w:rPr>
                      <w:fldChar w:fldCharType="end"/>
                    </w:r>
                    <w:r w:rsidRPr="00583F3F">
                      <w:rPr>
                        <w:rStyle w:val="Numeropagina"/>
                        <w:rFonts w:ascii="Calibri" w:hAnsi="Calibri"/>
                        <w:b w:val="0"/>
                      </w:rPr>
                      <w:t xml:space="preserve"> di </w:t>
                    </w:r>
                    <w:r w:rsidRPr="00583F3F">
                      <w:rPr>
                        <w:rStyle w:val="Numeropagina"/>
                        <w:rFonts w:ascii="Calibri" w:hAnsi="Calibri"/>
                        <w:b w:val="0"/>
                      </w:rPr>
                      <w:fldChar w:fldCharType="begin"/>
                    </w:r>
                    <w:r w:rsidRPr="00583F3F">
                      <w:rPr>
                        <w:rStyle w:val="Numeropagina"/>
                        <w:rFonts w:ascii="Calibri" w:hAnsi="Calibri"/>
                        <w:b w:val="0"/>
                      </w:rPr>
                      <w:instrText xml:space="preserve"> NUMPAGES  </w:instrText>
                    </w:r>
                    <w:r w:rsidRPr="00583F3F">
                      <w:rPr>
                        <w:rStyle w:val="Numeropagina"/>
                        <w:rFonts w:ascii="Calibri" w:hAnsi="Calibri"/>
                        <w:b w:val="0"/>
                      </w:rPr>
                      <w:fldChar w:fldCharType="separate"/>
                    </w:r>
                    <w:r w:rsidR="00BF6579">
                      <w:rPr>
                        <w:rStyle w:val="Numeropagina"/>
                        <w:rFonts w:ascii="Calibri" w:hAnsi="Calibri"/>
                        <w:b w:val="0"/>
                        <w:noProof/>
                      </w:rPr>
                      <w:t>4</w:t>
                    </w:r>
                    <w:r w:rsidRPr="00583F3F">
                      <w:rPr>
                        <w:rStyle w:val="Numeropagina"/>
                        <w:rFonts w:ascii="Calibri" w:hAnsi="Calibri"/>
                        <w:b w:val="0"/>
                      </w:rPr>
                      <w:fldChar w:fldCharType="end"/>
                    </w:r>
                  </w:p>
                </w:txbxContent>
              </v:textbox>
            </v:shape>
          </w:pict>
        </mc:Fallback>
      </mc:AlternateContent>
    </w:r>
    <w:r w:rsidRPr="009A776B">
      <w:rPr>
        <w:color w:val="auto"/>
      </w:rPr>
      <w:t xml:space="preserve">Gara a procedura aperta ai sensi del </w:t>
    </w:r>
    <w:proofErr w:type="spellStart"/>
    <w:proofErr w:type="gramStart"/>
    <w:r w:rsidRPr="009A776B">
      <w:rPr>
        <w:color w:val="auto"/>
      </w:rPr>
      <w:t>D.Lgs</w:t>
    </w:r>
    <w:proofErr w:type="gramEnd"/>
    <w:r w:rsidRPr="009A776B">
      <w:rPr>
        <w:color w:val="auto"/>
      </w:rPr>
      <w:t>.</w:t>
    </w:r>
    <w:proofErr w:type="spellEnd"/>
    <w:r w:rsidRPr="009A776B">
      <w:rPr>
        <w:color w:val="auto"/>
      </w:rPr>
      <w:t xml:space="preserve"> 50/2016 e </w:t>
    </w:r>
    <w:proofErr w:type="spellStart"/>
    <w:r w:rsidRPr="009A776B">
      <w:rPr>
        <w:color w:val="auto"/>
      </w:rPr>
      <w:t>s.m.i.</w:t>
    </w:r>
    <w:proofErr w:type="spellEnd"/>
    <w:r w:rsidRPr="009A776B">
      <w:rPr>
        <w:color w:val="auto"/>
      </w:rPr>
      <w:t>, suddivisa in otto lotti, per l’affidamento, in relazione a ciascun lotto, di un Accordo Quadro, avente ad oggetto la fornitura in acquisto di autobus urbani e dei servizi connessi ed opzionali – Edizione 1 – ID 2291</w:t>
    </w:r>
  </w:p>
  <w:p w:rsidR="009F500A" w:rsidRPr="009A776B" w:rsidRDefault="00C57B32" w:rsidP="009A776B">
    <w:pPr>
      <w:pStyle w:val="Pidipagina"/>
      <w:rPr>
        <w:color w:val="auto"/>
      </w:rPr>
    </w:pPr>
    <w:r w:rsidRPr="009A776B">
      <w:rPr>
        <w:color w:val="auto"/>
      </w:rPr>
      <w:t xml:space="preserve">Allegato 9 – </w:t>
    </w:r>
    <w:r w:rsidR="00BF6579" w:rsidRPr="00BF6579">
      <w:rPr>
        <w:color w:val="auto"/>
      </w:rPr>
      <w:t>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76B" w:rsidRPr="009A776B" w:rsidRDefault="009A776B" w:rsidP="009A776B">
    <w:pPr>
      <w:pStyle w:val="Pidipagina"/>
      <w:rPr>
        <w:color w:val="auto"/>
      </w:rPr>
    </w:pPr>
    <w:r w:rsidRPr="009A776B">
      <w:rPr>
        <w:color w:val="auto"/>
      </w:rPr>
      <w:t xml:space="preserve">Gara a procedura aperta ai sensi del </w:t>
    </w:r>
    <w:proofErr w:type="spellStart"/>
    <w:proofErr w:type="gramStart"/>
    <w:r w:rsidRPr="009A776B">
      <w:rPr>
        <w:color w:val="auto"/>
      </w:rPr>
      <w:t>D.Lgs</w:t>
    </w:r>
    <w:proofErr w:type="gramEnd"/>
    <w:r w:rsidRPr="009A776B">
      <w:rPr>
        <w:color w:val="auto"/>
      </w:rPr>
      <w:t>.</w:t>
    </w:r>
    <w:proofErr w:type="spellEnd"/>
    <w:r w:rsidRPr="009A776B">
      <w:rPr>
        <w:color w:val="auto"/>
      </w:rPr>
      <w:t xml:space="preserve"> 50/2016 e </w:t>
    </w:r>
    <w:proofErr w:type="spellStart"/>
    <w:r w:rsidRPr="009A776B">
      <w:rPr>
        <w:color w:val="auto"/>
      </w:rPr>
      <w:t>s.m.i.</w:t>
    </w:r>
    <w:proofErr w:type="spellEnd"/>
    <w:r w:rsidRPr="009A776B">
      <w:rPr>
        <w:color w:val="auto"/>
      </w:rPr>
      <w:t>, suddivisa in otto lotti, per l’affidamento, in relazione a ciascun lotto, di un Accordo Quadro, avente ad oggetto la fornitura in acquisto di autobus urbani e dei servizi connessi ed opzionali – Edizione 1 – ID 2291</w:t>
    </w:r>
  </w:p>
  <w:p w:rsidR="00366EDD" w:rsidRPr="00C6051F" w:rsidRDefault="009A776B" w:rsidP="009A776B">
    <w:pPr>
      <w:pStyle w:val="Pidipagina"/>
    </w:pPr>
    <w:r w:rsidRPr="009A776B">
      <w:rPr>
        <w:color w:val="auto"/>
      </w:rPr>
      <w:t xml:space="preserve">Allegato 9 – </w:t>
    </w:r>
    <w:r w:rsidR="00BF6579" w:rsidRPr="00BF6579">
      <w:rPr>
        <w:color w:val="auto"/>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3F4" w:rsidRDefault="000A33F4">
      <w:r>
        <w:separator/>
      </w:r>
    </w:p>
  </w:footnote>
  <w:footnote w:type="continuationSeparator" w:id="0">
    <w:p w:rsidR="000A33F4" w:rsidRDefault="000A33F4">
      <w:r>
        <w:continuationSeparator/>
      </w:r>
    </w:p>
  </w:footnote>
  <w:footnote w:id="1">
    <w:p w:rsidR="0031719D" w:rsidRPr="0078206C" w:rsidRDefault="0031719D" w:rsidP="0078206C">
      <w:pPr>
        <w:pStyle w:val="Testonotaapidipagina"/>
        <w:spacing w:line="240" w:lineRule="auto"/>
        <w:ind w:left="142" w:hanging="142"/>
        <w:rPr>
          <w:rFonts w:ascii="Calibri" w:hAnsi="Calibri"/>
          <w:sz w:val="16"/>
          <w:szCs w:val="16"/>
        </w:rPr>
      </w:pPr>
      <w:r w:rsidRPr="0078206C">
        <w:rPr>
          <w:rStyle w:val="Rimandonotaapidipagina"/>
          <w:rFonts w:ascii="Calibri" w:hAnsi="Calibri"/>
          <w:sz w:val="16"/>
          <w:szCs w:val="16"/>
        </w:rPr>
        <w:footnoteRef/>
      </w:r>
      <w:r w:rsidRPr="0078206C">
        <w:rPr>
          <w:rFonts w:ascii="Calibri" w:hAnsi="Calibri"/>
          <w:sz w:val="16"/>
          <w:szCs w:val="16"/>
        </w:rPr>
        <w:t xml:space="preserve"> Si tenga conto di quanto precisato rispetto alle cariche rilevanti con il Comunicato ANAC dell'8.11.2017 (</w:t>
      </w:r>
      <w:hyperlink r:id="rId1" w:history="1">
        <w:r w:rsidRPr="0078206C">
          <w:rPr>
            <w:rStyle w:val="Collegamentoipertestuale"/>
            <w:rFonts w:ascii="Calibri" w:hAnsi="Calibri"/>
            <w:sz w:val="16"/>
            <w:szCs w:val="16"/>
            <w:u w:val="none"/>
          </w:rPr>
          <w:t>https://www.anticorruzione.it/portal/public/classic/AttivitaAutorita/AttiDellAutorita/_Atto?ca=6992</w:t>
        </w:r>
      </w:hyperlink>
      <w:r w:rsidR="0078206C">
        <w:rPr>
          <w:rFonts w:ascii="Calibri" w:hAnsi="Calibri"/>
          <w:sz w:val="16"/>
          <w:szCs w:val="16"/>
        </w:rPr>
        <w:t xml:space="preserve">). </w:t>
      </w:r>
      <w:r w:rsidRPr="0078206C">
        <w:rPr>
          <w:rFonts w:ascii="Calibri" w:hAnsi="Calibri"/>
          <w:sz w:val="16"/>
          <w:szCs w:val="16"/>
        </w:rPr>
        <w:t>Si indichino in questo contesto i soggetti di cui all’art. 80 comma 3 in ra</w:t>
      </w:r>
      <w:r w:rsidR="0078206C" w:rsidRPr="0078206C">
        <w:rPr>
          <w:rFonts w:ascii="Calibri" w:hAnsi="Calibri"/>
          <w:sz w:val="16"/>
          <w:szCs w:val="16"/>
        </w:rPr>
        <w:t xml:space="preserve">gione di operazioni societarie. </w:t>
      </w:r>
      <w:r w:rsidRPr="0078206C">
        <w:rPr>
          <w:rFonts w:ascii="Calibri" w:hAnsi="Calibri"/>
          <w:sz w:val="16"/>
          <w:szCs w:val="16"/>
        </w:rPr>
        <w:t xml:space="preserve">Si precisa che ai fini dell’art. 80 comma 3 del Codice rilevano i soli procuratori titolari di poteri decisionali di particolare ampiezza e riferiti ad una pluralità di oggetti tali da essere </w:t>
      </w:r>
      <w:r w:rsidR="0078206C">
        <w:rPr>
          <w:rFonts w:ascii="Calibri" w:hAnsi="Calibri"/>
          <w:sz w:val="16"/>
          <w:szCs w:val="16"/>
        </w:rPr>
        <w:t xml:space="preserve">assimilati agli amministratori </w:t>
      </w:r>
      <w:r w:rsidRPr="0078206C">
        <w:rPr>
          <w:rFonts w:ascii="Calibri" w:hAnsi="Calibri"/>
          <w:sz w:val="16"/>
          <w:szCs w:val="16"/>
        </w:rPr>
        <w:t>(Tar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579" w:rsidRDefault="00BF657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771FFF" w:rsidP="00C01A6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C01A6B" w:rsidP="00BF6579">
    <w:r>
      <w:tab/>
    </w: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15:restartNumberingAfterBreak="0">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15:restartNumberingAfterBreak="0">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15:restartNumberingAfterBreak="0">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15:restartNumberingAfterBreak="0">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889147B"/>
    <w:multiLevelType w:val="multilevel"/>
    <w:tmpl w:val="AADE8B0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355" w:hanging="504"/>
      </w:pPr>
      <w:rPr>
        <w:rFonts w:ascii="Calibri Light" w:eastAsia="Times New Roman" w:hAnsi="Calibri Light"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168"/>
    <w:rsid w:val="00001F43"/>
    <w:rsid w:val="00002F44"/>
    <w:rsid w:val="000056F4"/>
    <w:rsid w:val="000064D1"/>
    <w:rsid w:val="00007EEF"/>
    <w:rsid w:val="000143EC"/>
    <w:rsid w:val="00022009"/>
    <w:rsid w:val="00024B0F"/>
    <w:rsid w:val="0003092D"/>
    <w:rsid w:val="00035E2C"/>
    <w:rsid w:val="00035FA8"/>
    <w:rsid w:val="00046050"/>
    <w:rsid w:val="00060561"/>
    <w:rsid w:val="000622E7"/>
    <w:rsid w:val="00064D97"/>
    <w:rsid w:val="00075BDC"/>
    <w:rsid w:val="000775F6"/>
    <w:rsid w:val="0008016C"/>
    <w:rsid w:val="000877F6"/>
    <w:rsid w:val="000956F3"/>
    <w:rsid w:val="000A0286"/>
    <w:rsid w:val="000A33F4"/>
    <w:rsid w:val="000A41C5"/>
    <w:rsid w:val="000A4358"/>
    <w:rsid w:val="000A4700"/>
    <w:rsid w:val="000A4704"/>
    <w:rsid w:val="000A5083"/>
    <w:rsid w:val="000B0F31"/>
    <w:rsid w:val="000B2CAF"/>
    <w:rsid w:val="000B6114"/>
    <w:rsid w:val="000B6DA9"/>
    <w:rsid w:val="000B6FBF"/>
    <w:rsid w:val="000B7672"/>
    <w:rsid w:val="000B78A6"/>
    <w:rsid w:val="000C7CF4"/>
    <w:rsid w:val="000D02C4"/>
    <w:rsid w:val="000D23E1"/>
    <w:rsid w:val="000D2520"/>
    <w:rsid w:val="000D254F"/>
    <w:rsid w:val="000D5609"/>
    <w:rsid w:val="000D7A3D"/>
    <w:rsid w:val="000E0CAE"/>
    <w:rsid w:val="000E4FF7"/>
    <w:rsid w:val="000E56CB"/>
    <w:rsid w:val="000E5BCD"/>
    <w:rsid w:val="000F1A9B"/>
    <w:rsid w:val="001041CE"/>
    <w:rsid w:val="00107C06"/>
    <w:rsid w:val="001237B0"/>
    <w:rsid w:val="00133691"/>
    <w:rsid w:val="00142894"/>
    <w:rsid w:val="0014327E"/>
    <w:rsid w:val="0014768D"/>
    <w:rsid w:val="00154887"/>
    <w:rsid w:val="00166734"/>
    <w:rsid w:val="00176DF9"/>
    <w:rsid w:val="00182A9E"/>
    <w:rsid w:val="00184E60"/>
    <w:rsid w:val="0019301D"/>
    <w:rsid w:val="001957CD"/>
    <w:rsid w:val="00195D0E"/>
    <w:rsid w:val="001A2090"/>
    <w:rsid w:val="001A6851"/>
    <w:rsid w:val="001B0CB9"/>
    <w:rsid w:val="001B40F4"/>
    <w:rsid w:val="001B5EDA"/>
    <w:rsid w:val="001B5FDA"/>
    <w:rsid w:val="001B7803"/>
    <w:rsid w:val="001C0279"/>
    <w:rsid w:val="001C04FA"/>
    <w:rsid w:val="001C0BD9"/>
    <w:rsid w:val="001C2844"/>
    <w:rsid w:val="001C69C3"/>
    <w:rsid w:val="001C7294"/>
    <w:rsid w:val="001C7419"/>
    <w:rsid w:val="001C7BE9"/>
    <w:rsid w:val="001C7C4C"/>
    <w:rsid w:val="001D0F5F"/>
    <w:rsid w:val="001D4538"/>
    <w:rsid w:val="001D7107"/>
    <w:rsid w:val="001E1F47"/>
    <w:rsid w:val="001E43EF"/>
    <w:rsid w:val="001F003F"/>
    <w:rsid w:val="001F27A3"/>
    <w:rsid w:val="001F653C"/>
    <w:rsid w:val="001F7FDF"/>
    <w:rsid w:val="00201BC9"/>
    <w:rsid w:val="002134B6"/>
    <w:rsid w:val="002158B0"/>
    <w:rsid w:val="0022670B"/>
    <w:rsid w:val="00234643"/>
    <w:rsid w:val="00242C95"/>
    <w:rsid w:val="00253A24"/>
    <w:rsid w:val="00254930"/>
    <w:rsid w:val="00260B71"/>
    <w:rsid w:val="00262857"/>
    <w:rsid w:val="0026315F"/>
    <w:rsid w:val="002733CE"/>
    <w:rsid w:val="00282C76"/>
    <w:rsid w:val="0028422D"/>
    <w:rsid w:val="00293F30"/>
    <w:rsid w:val="002A1B19"/>
    <w:rsid w:val="002A1F13"/>
    <w:rsid w:val="002A286D"/>
    <w:rsid w:val="002A78E7"/>
    <w:rsid w:val="002A796F"/>
    <w:rsid w:val="002B2579"/>
    <w:rsid w:val="002B2FD6"/>
    <w:rsid w:val="002C3278"/>
    <w:rsid w:val="002C676E"/>
    <w:rsid w:val="002C6B2D"/>
    <w:rsid w:val="002C7048"/>
    <w:rsid w:val="002D1541"/>
    <w:rsid w:val="002D47F8"/>
    <w:rsid w:val="002E5150"/>
    <w:rsid w:val="002E5F76"/>
    <w:rsid w:val="002E6C9C"/>
    <w:rsid w:val="002F35A2"/>
    <w:rsid w:val="002F3EB5"/>
    <w:rsid w:val="003001C4"/>
    <w:rsid w:val="00303EFC"/>
    <w:rsid w:val="00306053"/>
    <w:rsid w:val="003114EB"/>
    <w:rsid w:val="003118B4"/>
    <w:rsid w:val="0031719D"/>
    <w:rsid w:val="0032370A"/>
    <w:rsid w:val="0032708D"/>
    <w:rsid w:val="00337242"/>
    <w:rsid w:val="00337DE6"/>
    <w:rsid w:val="0034410A"/>
    <w:rsid w:val="0034482A"/>
    <w:rsid w:val="003453DE"/>
    <w:rsid w:val="00351AA2"/>
    <w:rsid w:val="003524ED"/>
    <w:rsid w:val="00361394"/>
    <w:rsid w:val="0036176E"/>
    <w:rsid w:val="003633FE"/>
    <w:rsid w:val="0036354F"/>
    <w:rsid w:val="003645D8"/>
    <w:rsid w:val="00366EDD"/>
    <w:rsid w:val="00373CA8"/>
    <w:rsid w:val="00377045"/>
    <w:rsid w:val="003A144A"/>
    <w:rsid w:val="003A1F77"/>
    <w:rsid w:val="003A2CC9"/>
    <w:rsid w:val="003B0C3E"/>
    <w:rsid w:val="003B2899"/>
    <w:rsid w:val="003B2911"/>
    <w:rsid w:val="003B66DA"/>
    <w:rsid w:val="003C236D"/>
    <w:rsid w:val="003C5D6C"/>
    <w:rsid w:val="003C5ECC"/>
    <w:rsid w:val="003D44D4"/>
    <w:rsid w:val="003D5E42"/>
    <w:rsid w:val="003E5160"/>
    <w:rsid w:val="003E531E"/>
    <w:rsid w:val="003F5C22"/>
    <w:rsid w:val="003F67D7"/>
    <w:rsid w:val="003F763A"/>
    <w:rsid w:val="00405FBA"/>
    <w:rsid w:val="004073CE"/>
    <w:rsid w:val="00412AF3"/>
    <w:rsid w:val="0042089E"/>
    <w:rsid w:val="00420E21"/>
    <w:rsid w:val="004231E2"/>
    <w:rsid w:val="0043617E"/>
    <w:rsid w:val="00441AB5"/>
    <w:rsid w:val="00441E1B"/>
    <w:rsid w:val="004454A1"/>
    <w:rsid w:val="00453012"/>
    <w:rsid w:val="00464B01"/>
    <w:rsid w:val="00470DF4"/>
    <w:rsid w:val="00472963"/>
    <w:rsid w:val="00472DF4"/>
    <w:rsid w:val="00474FF3"/>
    <w:rsid w:val="0047531E"/>
    <w:rsid w:val="004838D3"/>
    <w:rsid w:val="00491DA3"/>
    <w:rsid w:val="004B08C7"/>
    <w:rsid w:val="004B6639"/>
    <w:rsid w:val="004C398F"/>
    <w:rsid w:val="004D1456"/>
    <w:rsid w:val="004D501B"/>
    <w:rsid w:val="004E4069"/>
    <w:rsid w:val="004E48F5"/>
    <w:rsid w:val="004E6C3F"/>
    <w:rsid w:val="004E716D"/>
    <w:rsid w:val="004F354B"/>
    <w:rsid w:val="00501754"/>
    <w:rsid w:val="00502A7C"/>
    <w:rsid w:val="00502AD0"/>
    <w:rsid w:val="00503A8B"/>
    <w:rsid w:val="005108A9"/>
    <w:rsid w:val="00524386"/>
    <w:rsid w:val="00527BBD"/>
    <w:rsid w:val="0053330C"/>
    <w:rsid w:val="00533D42"/>
    <w:rsid w:val="00545078"/>
    <w:rsid w:val="00554042"/>
    <w:rsid w:val="00557509"/>
    <w:rsid w:val="005656FD"/>
    <w:rsid w:val="00565CCD"/>
    <w:rsid w:val="00573753"/>
    <w:rsid w:val="00574157"/>
    <w:rsid w:val="00587CA9"/>
    <w:rsid w:val="005A055D"/>
    <w:rsid w:val="005A1669"/>
    <w:rsid w:val="005A492F"/>
    <w:rsid w:val="005A6FEB"/>
    <w:rsid w:val="005B0828"/>
    <w:rsid w:val="005B3674"/>
    <w:rsid w:val="005C0953"/>
    <w:rsid w:val="005C6C1B"/>
    <w:rsid w:val="005E0622"/>
    <w:rsid w:val="005E4CAB"/>
    <w:rsid w:val="005F1027"/>
    <w:rsid w:val="005F7BAF"/>
    <w:rsid w:val="006223C5"/>
    <w:rsid w:val="00625D63"/>
    <w:rsid w:val="00632862"/>
    <w:rsid w:val="0064147C"/>
    <w:rsid w:val="00641AC2"/>
    <w:rsid w:val="00644C72"/>
    <w:rsid w:val="00645215"/>
    <w:rsid w:val="0065521C"/>
    <w:rsid w:val="00660541"/>
    <w:rsid w:val="00661656"/>
    <w:rsid w:val="00662BD9"/>
    <w:rsid w:val="00677904"/>
    <w:rsid w:val="006807FF"/>
    <w:rsid w:val="006852DB"/>
    <w:rsid w:val="00693592"/>
    <w:rsid w:val="00695736"/>
    <w:rsid w:val="006A0871"/>
    <w:rsid w:val="006A61B2"/>
    <w:rsid w:val="006B0320"/>
    <w:rsid w:val="006B22C3"/>
    <w:rsid w:val="006C7686"/>
    <w:rsid w:val="006D18E9"/>
    <w:rsid w:val="006E1C4A"/>
    <w:rsid w:val="006E1E62"/>
    <w:rsid w:val="006E2C4A"/>
    <w:rsid w:val="006E72F3"/>
    <w:rsid w:val="006F65C6"/>
    <w:rsid w:val="00703572"/>
    <w:rsid w:val="007055B2"/>
    <w:rsid w:val="00705EBD"/>
    <w:rsid w:val="00710F7E"/>
    <w:rsid w:val="00717ACF"/>
    <w:rsid w:val="00717E67"/>
    <w:rsid w:val="00722131"/>
    <w:rsid w:val="00724600"/>
    <w:rsid w:val="00724C80"/>
    <w:rsid w:val="007250F3"/>
    <w:rsid w:val="0072674D"/>
    <w:rsid w:val="0072797B"/>
    <w:rsid w:val="00732247"/>
    <w:rsid w:val="007419F2"/>
    <w:rsid w:val="00741C02"/>
    <w:rsid w:val="0074371B"/>
    <w:rsid w:val="00751167"/>
    <w:rsid w:val="00753C7F"/>
    <w:rsid w:val="00766EBE"/>
    <w:rsid w:val="007717A0"/>
    <w:rsid w:val="00771FFF"/>
    <w:rsid w:val="00772317"/>
    <w:rsid w:val="007735FE"/>
    <w:rsid w:val="007764FE"/>
    <w:rsid w:val="00781966"/>
    <w:rsid w:val="0078206C"/>
    <w:rsid w:val="007923A9"/>
    <w:rsid w:val="007A34D9"/>
    <w:rsid w:val="007B599E"/>
    <w:rsid w:val="007B5AD8"/>
    <w:rsid w:val="007B74A1"/>
    <w:rsid w:val="007C2E0A"/>
    <w:rsid w:val="007C5984"/>
    <w:rsid w:val="007D0CBA"/>
    <w:rsid w:val="007E2890"/>
    <w:rsid w:val="007F7531"/>
    <w:rsid w:val="007F76DA"/>
    <w:rsid w:val="00810B9D"/>
    <w:rsid w:val="00814159"/>
    <w:rsid w:val="008167E3"/>
    <w:rsid w:val="00821216"/>
    <w:rsid w:val="00823F23"/>
    <w:rsid w:val="008272F8"/>
    <w:rsid w:val="00830D38"/>
    <w:rsid w:val="008334C3"/>
    <w:rsid w:val="00833590"/>
    <w:rsid w:val="00840425"/>
    <w:rsid w:val="00844FBB"/>
    <w:rsid w:val="00851DC1"/>
    <w:rsid w:val="0085524C"/>
    <w:rsid w:val="008644C9"/>
    <w:rsid w:val="00866CDD"/>
    <w:rsid w:val="00867ACF"/>
    <w:rsid w:val="00871955"/>
    <w:rsid w:val="00872EF3"/>
    <w:rsid w:val="00877975"/>
    <w:rsid w:val="00882E92"/>
    <w:rsid w:val="00885603"/>
    <w:rsid w:val="00887CDD"/>
    <w:rsid w:val="00891569"/>
    <w:rsid w:val="00896A44"/>
    <w:rsid w:val="008A70A2"/>
    <w:rsid w:val="008B3212"/>
    <w:rsid w:val="008C0A6F"/>
    <w:rsid w:val="008C75CF"/>
    <w:rsid w:val="008E2CE7"/>
    <w:rsid w:val="008E3FE1"/>
    <w:rsid w:val="008F0685"/>
    <w:rsid w:val="009011B5"/>
    <w:rsid w:val="00901A3B"/>
    <w:rsid w:val="0090272B"/>
    <w:rsid w:val="00906D48"/>
    <w:rsid w:val="00910712"/>
    <w:rsid w:val="00916730"/>
    <w:rsid w:val="0092241B"/>
    <w:rsid w:val="00926A19"/>
    <w:rsid w:val="00926E13"/>
    <w:rsid w:val="009379AA"/>
    <w:rsid w:val="009444E3"/>
    <w:rsid w:val="0094792B"/>
    <w:rsid w:val="00950E64"/>
    <w:rsid w:val="00952BD8"/>
    <w:rsid w:val="00955084"/>
    <w:rsid w:val="00967BD3"/>
    <w:rsid w:val="00970DF6"/>
    <w:rsid w:val="00971130"/>
    <w:rsid w:val="0098687B"/>
    <w:rsid w:val="00993EDE"/>
    <w:rsid w:val="00997975"/>
    <w:rsid w:val="009A54C3"/>
    <w:rsid w:val="009A6528"/>
    <w:rsid w:val="009A776B"/>
    <w:rsid w:val="009B0F6A"/>
    <w:rsid w:val="009B2905"/>
    <w:rsid w:val="009B5B82"/>
    <w:rsid w:val="009C0D6C"/>
    <w:rsid w:val="009C36D0"/>
    <w:rsid w:val="009C6C52"/>
    <w:rsid w:val="009C707A"/>
    <w:rsid w:val="009C76D5"/>
    <w:rsid w:val="009D009F"/>
    <w:rsid w:val="009D2DCF"/>
    <w:rsid w:val="009D57CB"/>
    <w:rsid w:val="009D7477"/>
    <w:rsid w:val="009E1BA3"/>
    <w:rsid w:val="009E693C"/>
    <w:rsid w:val="009E753B"/>
    <w:rsid w:val="009F04DA"/>
    <w:rsid w:val="009F4430"/>
    <w:rsid w:val="009F500A"/>
    <w:rsid w:val="00A0347B"/>
    <w:rsid w:val="00A03C11"/>
    <w:rsid w:val="00A063FD"/>
    <w:rsid w:val="00A12343"/>
    <w:rsid w:val="00A14679"/>
    <w:rsid w:val="00A2688E"/>
    <w:rsid w:val="00A4422F"/>
    <w:rsid w:val="00A621B0"/>
    <w:rsid w:val="00A62641"/>
    <w:rsid w:val="00A62C06"/>
    <w:rsid w:val="00A66031"/>
    <w:rsid w:val="00A7323A"/>
    <w:rsid w:val="00A766EE"/>
    <w:rsid w:val="00A82D8E"/>
    <w:rsid w:val="00A84449"/>
    <w:rsid w:val="00A84FA3"/>
    <w:rsid w:val="00A8537C"/>
    <w:rsid w:val="00A90258"/>
    <w:rsid w:val="00A91D65"/>
    <w:rsid w:val="00A94FC5"/>
    <w:rsid w:val="00A977FE"/>
    <w:rsid w:val="00AA14B2"/>
    <w:rsid w:val="00AA489B"/>
    <w:rsid w:val="00AB02AF"/>
    <w:rsid w:val="00AB15AE"/>
    <w:rsid w:val="00AB7FDC"/>
    <w:rsid w:val="00AC259F"/>
    <w:rsid w:val="00AC4CB7"/>
    <w:rsid w:val="00AC50D3"/>
    <w:rsid w:val="00AD24D2"/>
    <w:rsid w:val="00AD2AE3"/>
    <w:rsid w:val="00AD3A76"/>
    <w:rsid w:val="00AD5E91"/>
    <w:rsid w:val="00AD723D"/>
    <w:rsid w:val="00AE4141"/>
    <w:rsid w:val="00AE7F28"/>
    <w:rsid w:val="00AF1F56"/>
    <w:rsid w:val="00B00240"/>
    <w:rsid w:val="00B07ABE"/>
    <w:rsid w:val="00B221D9"/>
    <w:rsid w:val="00B22674"/>
    <w:rsid w:val="00B22719"/>
    <w:rsid w:val="00B27D64"/>
    <w:rsid w:val="00B30862"/>
    <w:rsid w:val="00B40D66"/>
    <w:rsid w:val="00B41B88"/>
    <w:rsid w:val="00B478A3"/>
    <w:rsid w:val="00B502F4"/>
    <w:rsid w:val="00B50D1F"/>
    <w:rsid w:val="00B53B1E"/>
    <w:rsid w:val="00B5554C"/>
    <w:rsid w:val="00B6298A"/>
    <w:rsid w:val="00B74502"/>
    <w:rsid w:val="00B74592"/>
    <w:rsid w:val="00B74921"/>
    <w:rsid w:val="00B81931"/>
    <w:rsid w:val="00B924C7"/>
    <w:rsid w:val="00B963A4"/>
    <w:rsid w:val="00BB107E"/>
    <w:rsid w:val="00BB5327"/>
    <w:rsid w:val="00BB680B"/>
    <w:rsid w:val="00BC047A"/>
    <w:rsid w:val="00BC1071"/>
    <w:rsid w:val="00BC5E5D"/>
    <w:rsid w:val="00BC5FFA"/>
    <w:rsid w:val="00BD639B"/>
    <w:rsid w:val="00BE1E3D"/>
    <w:rsid w:val="00BE205E"/>
    <w:rsid w:val="00BE65E0"/>
    <w:rsid w:val="00BE7388"/>
    <w:rsid w:val="00BF2011"/>
    <w:rsid w:val="00BF6579"/>
    <w:rsid w:val="00C01A6B"/>
    <w:rsid w:val="00C01DC9"/>
    <w:rsid w:val="00C033F9"/>
    <w:rsid w:val="00C074B7"/>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ADE"/>
    <w:rsid w:val="00C54C05"/>
    <w:rsid w:val="00C57903"/>
    <w:rsid w:val="00C57B32"/>
    <w:rsid w:val="00C6051F"/>
    <w:rsid w:val="00C613E6"/>
    <w:rsid w:val="00C62917"/>
    <w:rsid w:val="00C851A3"/>
    <w:rsid w:val="00C868EF"/>
    <w:rsid w:val="00C87CB7"/>
    <w:rsid w:val="00C95452"/>
    <w:rsid w:val="00C979BC"/>
    <w:rsid w:val="00CA27C7"/>
    <w:rsid w:val="00CA3662"/>
    <w:rsid w:val="00CA4CA6"/>
    <w:rsid w:val="00CA5FA7"/>
    <w:rsid w:val="00CA7B84"/>
    <w:rsid w:val="00CB07CD"/>
    <w:rsid w:val="00CD1F4A"/>
    <w:rsid w:val="00CD2ED7"/>
    <w:rsid w:val="00CD4E9E"/>
    <w:rsid w:val="00CD783B"/>
    <w:rsid w:val="00CE0FE0"/>
    <w:rsid w:val="00CE12F9"/>
    <w:rsid w:val="00CE54A4"/>
    <w:rsid w:val="00CF3507"/>
    <w:rsid w:val="00CF4A43"/>
    <w:rsid w:val="00CF6905"/>
    <w:rsid w:val="00D01D6C"/>
    <w:rsid w:val="00D03C2A"/>
    <w:rsid w:val="00D1578F"/>
    <w:rsid w:val="00D17642"/>
    <w:rsid w:val="00D36D04"/>
    <w:rsid w:val="00D42B27"/>
    <w:rsid w:val="00D529AB"/>
    <w:rsid w:val="00D52C24"/>
    <w:rsid w:val="00D53583"/>
    <w:rsid w:val="00D53A18"/>
    <w:rsid w:val="00D573E4"/>
    <w:rsid w:val="00D618D5"/>
    <w:rsid w:val="00D6418D"/>
    <w:rsid w:val="00D675AC"/>
    <w:rsid w:val="00D73434"/>
    <w:rsid w:val="00D80BB9"/>
    <w:rsid w:val="00D82CF7"/>
    <w:rsid w:val="00D87AC5"/>
    <w:rsid w:val="00D90265"/>
    <w:rsid w:val="00D92866"/>
    <w:rsid w:val="00D92EC3"/>
    <w:rsid w:val="00D9778F"/>
    <w:rsid w:val="00DA1CC8"/>
    <w:rsid w:val="00DA291A"/>
    <w:rsid w:val="00DA3918"/>
    <w:rsid w:val="00DA3F79"/>
    <w:rsid w:val="00DB1891"/>
    <w:rsid w:val="00DC5D21"/>
    <w:rsid w:val="00DD50E2"/>
    <w:rsid w:val="00DE11EE"/>
    <w:rsid w:val="00DF5B48"/>
    <w:rsid w:val="00E05353"/>
    <w:rsid w:val="00E07FD4"/>
    <w:rsid w:val="00E1678E"/>
    <w:rsid w:val="00E24ABA"/>
    <w:rsid w:val="00E32ECB"/>
    <w:rsid w:val="00E40800"/>
    <w:rsid w:val="00E40DB3"/>
    <w:rsid w:val="00E43EAB"/>
    <w:rsid w:val="00E45975"/>
    <w:rsid w:val="00E47E45"/>
    <w:rsid w:val="00E51BF1"/>
    <w:rsid w:val="00E56297"/>
    <w:rsid w:val="00E60B8C"/>
    <w:rsid w:val="00E64652"/>
    <w:rsid w:val="00E670DC"/>
    <w:rsid w:val="00E71C42"/>
    <w:rsid w:val="00E71E21"/>
    <w:rsid w:val="00E779E8"/>
    <w:rsid w:val="00E8178C"/>
    <w:rsid w:val="00E82182"/>
    <w:rsid w:val="00E84F2C"/>
    <w:rsid w:val="00E8738E"/>
    <w:rsid w:val="00E933B2"/>
    <w:rsid w:val="00E95165"/>
    <w:rsid w:val="00EA50A1"/>
    <w:rsid w:val="00EA54AF"/>
    <w:rsid w:val="00EA7F6B"/>
    <w:rsid w:val="00EB025B"/>
    <w:rsid w:val="00EC0F20"/>
    <w:rsid w:val="00EC1B61"/>
    <w:rsid w:val="00EC77CF"/>
    <w:rsid w:val="00ED2240"/>
    <w:rsid w:val="00ED4362"/>
    <w:rsid w:val="00ED479C"/>
    <w:rsid w:val="00EE1741"/>
    <w:rsid w:val="00EE2371"/>
    <w:rsid w:val="00EE3C6D"/>
    <w:rsid w:val="00EE431A"/>
    <w:rsid w:val="00EE4821"/>
    <w:rsid w:val="00EE7063"/>
    <w:rsid w:val="00EF0A4B"/>
    <w:rsid w:val="00EF37CB"/>
    <w:rsid w:val="00EF3D44"/>
    <w:rsid w:val="00EF7B2D"/>
    <w:rsid w:val="00F027C5"/>
    <w:rsid w:val="00F029F6"/>
    <w:rsid w:val="00F058C9"/>
    <w:rsid w:val="00F07D18"/>
    <w:rsid w:val="00F10E9D"/>
    <w:rsid w:val="00F15058"/>
    <w:rsid w:val="00F17F2F"/>
    <w:rsid w:val="00F214A3"/>
    <w:rsid w:val="00F22872"/>
    <w:rsid w:val="00F31AE9"/>
    <w:rsid w:val="00F41400"/>
    <w:rsid w:val="00F4579C"/>
    <w:rsid w:val="00F6040B"/>
    <w:rsid w:val="00F637C1"/>
    <w:rsid w:val="00F67F36"/>
    <w:rsid w:val="00F71FAD"/>
    <w:rsid w:val="00F73A96"/>
    <w:rsid w:val="00F76B03"/>
    <w:rsid w:val="00F776B3"/>
    <w:rsid w:val="00F83E74"/>
    <w:rsid w:val="00F851BA"/>
    <w:rsid w:val="00F9348F"/>
    <w:rsid w:val="00F96D24"/>
    <w:rsid w:val="00FA2AF5"/>
    <w:rsid w:val="00FB0059"/>
    <w:rsid w:val="00FB08F0"/>
    <w:rsid w:val="00FB4685"/>
    <w:rsid w:val="00FB56E2"/>
    <w:rsid w:val="00FC4856"/>
    <w:rsid w:val="00FC57F3"/>
    <w:rsid w:val="00FD21F8"/>
    <w:rsid w:val="00FD4223"/>
    <w:rsid w:val="00FD5420"/>
    <w:rsid w:val="00FD6927"/>
    <w:rsid w:val="00FE1CE6"/>
    <w:rsid w:val="00FE4676"/>
    <w:rsid w:val="00FE4BB0"/>
    <w:rsid w:val="00FF3C18"/>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12AE98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9A776B"/>
    <w:pPr>
      <w:pBdr>
        <w:top w:val="single" w:sz="4" w:space="0" w:color="auto"/>
      </w:pBdr>
      <w:tabs>
        <w:tab w:val="right" w:pos="9638"/>
      </w:tabs>
      <w:spacing w:line="240" w:lineRule="auto"/>
      <w:ind w:right="139"/>
    </w:pPr>
    <w:rPr>
      <w:rFonts w:ascii="Calibri" w:hAnsi="Calibri"/>
      <w:color w:val="0000FF"/>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AD3A76"/>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31719D"/>
    <w:rPr>
      <w:rFonts w:ascii="Trebuchet MS" w:hAnsi="Trebuchet MS"/>
    </w:rPr>
  </w:style>
  <w:style w:type="character" w:customStyle="1" w:styleId="PidipaginaCarattere">
    <w:name w:val="Piè di pagina Carattere"/>
    <w:link w:val="Pidipagina"/>
    <w:rsid w:val="009A776B"/>
    <w:rPr>
      <w:rFonts w:ascii="Calibri" w:hAnsi="Calibri"/>
      <w:color w:val="0000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berta.pirone\Dati%20applicazioni\Microsoft\Modelli\Trebuchet_uso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A58FC-FD1C-4D57-B3C2-79184B60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Trebuchet_usobollo</Template>
  <TotalTime>0</TotalTime>
  <Pages>4</Pages>
  <Words>1143</Words>
  <Characters>6792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VERSIONE 12 (AGGIORNATO ALL’ENTRATA IN VIGORE DEL D</vt:lpstr>
    </vt:vector>
  </TitlesOfParts>
  <LinksUpToDate>false</LinksUpToDate>
  <CharactersWithSpaces>7920</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2009-09-03T16:08:00Z</cp:lastPrinted>
  <dcterms:created xsi:type="dcterms:W3CDTF">2020-04-01T14:38:00Z</dcterms:created>
  <dcterms:modified xsi:type="dcterms:W3CDTF">2021-01-25T12:09:00Z</dcterms:modified>
</cp:coreProperties>
</file>